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BDBBD" w14:textId="0B966809" w:rsidR="009D793F" w:rsidRPr="00B0518D" w:rsidRDefault="009D793F" w:rsidP="005E460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Tiếng</w:t>
      </w:r>
      <w:proofErr w:type="spellEnd"/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Anh </w:t>
      </w:r>
      <w:r w:rsidR="00DE4D68"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10</w:t>
      </w:r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– </w:t>
      </w:r>
      <w:proofErr w:type="spellStart"/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proofErr w:type="spellEnd"/>
      <w:r w:rsidR="00201428"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-</w:t>
      </w:r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Learn Smart World</w:t>
      </w:r>
    </w:p>
    <w:p w14:paraId="63C9B8A6" w14:textId="77777777" w:rsidR="002C0074" w:rsidRPr="00B0518D" w:rsidRDefault="004F51CC" w:rsidP="005E4607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UNIT </w:t>
      </w:r>
      <w:r w:rsidR="005C5ACC" w:rsidRPr="00B0518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B051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TEST</w:t>
      </w:r>
    </w:p>
    <w:p w14:paraId="4CBDB416" w14:textId="77777777" w:rsidR="00742081" w:rsidRPr="00B0518D" w:rsidRDefault="009D793F" w:rsidP="005E4607">
      <w:pP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>Note:</w:t>
      </w:r>
      <w:r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742081"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Each correct answer earns </w:t>
      </w:r>
      <w:r w:rsidR="002557DD"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0.2 points</w:t>
      </w:r>
      <w:r w:rsidR="00742081"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</w:t>
      </w:r>
    </w:p>
    <w:p w14:paraId="24B28C88" w14:textId="77777777" w:rsidR="005F79E9" w:rsidRPr="00B0518D" w:rsidRDefault="005F79E9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70C5FD64" w14:textId="77777777" w:rsidR="00054EF5" w:rsidRPr="00B0518D" w:rsidRDefault="00064401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I.</w:t>
      </w:r>
      <w:r w:rsidR="00992630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FB52F2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PRONUNCIATION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bookmarkStart w:id="0" w:name="OLE_LINK18"/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</w:t>
      </w:r>
      <w:r w:rsidR="003E420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0.8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point</w:t>
      </w:r>
      <w:r w:rsidR="000B5753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  <w:bookmarkEnd w:id="0"/>
    </w:p>
    <w:p w14:paraId="7696EA2C" w14:textId="77777777" w:rsidR="002C0074" w:rsidRPr="00B0518D" w:rsidRDefault="00054EF5" w:rsidP="005E4607">
      <w:pPr>
        <w:tabs>
          <w:tab w:val="left" w:pos="426"/>
          <w:tab w:val="left" w:pos="2552"/>
          <w:tab w:val="left" w:pos="4678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A. </w:t>
      </w:r>
      <w:r w:rsidR="00DE4D68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Mark the letter A, B, C or D on your answer sheet to indicate the word whose underlined part differs from the other three in pronunciation in each of the following questions</w:t>
      </w:r>
      <w:r w:rsidR="008E48B9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16A29C23" w14:textId="77777777" w:rsidR="002C0074" w:rsidRPr="00B0518D" w:rsidRDefault="001A71A3" w:rsidP="005E4607">
      <w:pPr>
        <w:tabs>
          <w:tab w:val="left" w:pos="426"/>
          <w:tab w:val="left" w:pos="2552"/>
          <w:tab w:val="left" w:pos="4678"/>
          <w:tab w:val="left" w:pos="680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o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="005756F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o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rder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wr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o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o</w:t>
      </w:r>
      <w:r w:rsidR="003D77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thes</w:t>
      </w:r>
    </w:p>
    <w:p w14:paraId="774CB1D2" w14:textId="77777777" w:rsidR="002C0074" w:rsidRPr="00B0518D" w:rsidRDefault="001A71A3" w:rsidP="005E4607">
      <w:pPr>
        <w:tabs>
          <w:tab w:val="left" w:pos="426"/>
          <w:tab w:val="left" w:pos="2552"/>
          <w:tab w:val="left" w:pos="4678"/>
          <w:tab w:val="left" w:pos="680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a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ttery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cr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a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a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dvice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a</w:t>
      </w:r>
      <w:r w:rsidR="000F63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mage</w:t>
      </w:r>
    </w:p>
    <w:p w14:paraId="544EAD97" w14:textId="77777777" w:rsidR="002C0074" w:rsidRPr="00B0518D" w:rsidRDefault="00054EF5" w:rsidP="005E4607">
      <w:pPr>
        <w:tabs>
          <w:tab w:val="left" w:pos="426"/>
          <w:tab w:val="left" w:pos="2552"/>
          <w:tab w:val="left" w:pos="4678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B. </w:t>
      </w:r>
      <w:r w:rsidR="00070D52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Mark the letter A, B, C or D on your answer sheet to indicate the word that differs from the other three in the position of the main stress in each of the following questions.</w:t>
      </w:r>
    </w:p>
    <w:p w14:paraId="69664DB3" w14:textId="77777777" w:rsidR="002C0074" w:rsidRPr="00B0518D" w:rsidRDefault="00EC6CF3" w:rsidP="005E4607">
      <w:pPr>
        <w:pStyle w:val="ListParagraph"/>
        <w:tabs>
          <w:tab w:val="left" w:pos="426"/>
          <w:tab w:val="left" w:pos="2552"/>
          <w:tab w:val="left" w:pos="4678"/>
          <w:tab w:val="left" w:pos="6804"/>
        </w:tabs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8573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hotline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8573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complaint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8573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problem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8573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service</w:t>
      </w:r>
    </w:p>
    <w:p w14:paraId="14BFAFAF" w14:textId="77777777" w:rsidR="002C0074" w:rsidRPr="00B0518D" w:rsidRDefault="00EC6CF3" w:rsidP="005E4607">
      <w:pPr>
        <w:tabs>
          <w:tab w:val="left" w:pos="426"/>
          <w:tab w:val="left" w:pos="2552"/>
          <w:tab w:val="left" w:pos="4678"/>
          <w:tab w:val="left" w:pos="680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B22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disconnect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B22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warranty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B22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quality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184107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B22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customer</w:t>
      </w:r>
    </w:p>
    <w:p w14:paraId="18C39662" w14:textId="77777777" w:rsidR="00907B85" w:rsidRPr="00B0518D" w:rsidRDefault="00907B85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26CDDDC" w14:textId="77777777" w:rsidR="002C0074" w:rsidRPr="00B0518D" w:rsidRDefault="00075CDA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II. </w:t>
      </w:r>
      <w:r w:rsidR="00E92493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USE OF ENGLISH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(</w:t>
      </w:r>
      <w:r w:rsidR="00A81741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3.8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points)</w:t>
      </w:r>
    </w:p>
    <w:p w14:paraId="4587F380" w14:textId="1E3B7259" w:rsidR="002C0074" w:rsidRPr="00B0518D" w:rsidRDefault="00701874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A. </w:t>
      </w:r>
      <w:r w:rsidR="00907B85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Mark the letter </w:t>
      </w:r>
      <w:r w:rsidR="001A71A3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A, B, C or D</w:t>
      </w:r>
      <w:r w:rsidR="00907B85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on your answer sheet to indicate the correct answer to each of</w:t>
      </w:r>
      <w:r w:rsidR="001A71A3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the following </w:t>
      </w:r>
      <w:r w:rsidR="00051F18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questions</w:t>
      </w:r>
      <w:r w:rsidR="008E48B9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0B954048" w14:textId="77777777" w:rsidR="001A71A3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E50A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9970D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shopping mall sells clothes with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</w:t>
      </w:r>
      <w:r w:rsidR="004663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9970D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quality than the market</w:t>
      </w:r>
      <w:r w:rsidR="004F0E1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</w:p>
    <w:p w14:paraId="77CFC845" w14:textId="77777777" w:rsidR="001A71A3" w:rsidRPr="00B0518D" w:rsidRDefault="001A71A3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2073D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proofErr w:type="gramStart"/>
      <w:r w:rsidR="002073D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best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2073D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good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2073D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better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8E148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 good</w:t>
      </w:r>
    </w:p>
    <w:p w14:paraId="7942EF28" w14:textId="0EFE4860" w:rsidR="001A71A3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E50A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56109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This smartphone comes with a full two-year</w:t>
      </w:r>
      <w:r w:rsidR="008F36E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B17F2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A14C0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That means if the item becomes faulty, it can be repaired or replaced within two years.</w:t>
      </w:r>
    </w:p>
    <w:p w14:paraId="17DDC78C" w14:textId="77777777" w:rsidR="001A71A3" w:rsidRPr="00B0518D" w:rsidRDefault="001A71A3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AB271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warranty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proofErr w:type="gramStart"/>
      <w:r w:rsidR="001A645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sale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="00B214A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service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A8266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quality</w:t>
      </w:r>
      <w:r w:rsidR="0072350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23CFCA2" w14:textId="3F22DCA6" w:rsidR="00D76889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="001A71A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like shopping for clothes </w:t>
      </w:r>
      <w:r w:rsidR="001D4D5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38576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By choosing to buy second</w:t>
      </w:r>
      <w:r w:rsidR="0052689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hand clothing </w:t>
      </w:r>
      <w:r w:rsidR="00F843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items </w:t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instead of </w:t>
      </w:r>
      <w:proofErr w:type="gramStart"/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brand new</w:t>
      </w:r>
      <w:proofErr w:type="gramEnd"/>
      <w:r w:rsidR="00F843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ones</w:t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you can reduce waste and help the planet.</w:t>
      </w:r>
    </w:p>
    <w:p w14:paraId="68B4A439" w14:textId="77777777" w:rsidR="006748B7" w:rsidRPr="00B0518D" w:rsidRDefault="001A71A3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9202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sales</w:t>
      </w:r>
      <w:r w:rsidR="005A48E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9202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9202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 shopping malls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</w:p>
    <w:p w14:paraId="750D0295" w14:textId="77777777" w:rsidR="001A71A3" w:rsidRPr="00B0518D" w:rsidRDefault="001A71A3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9202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from local stores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="009202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at </w:t>
      </w:r>
      <w:r w:rsidR="00D768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thrift stores</w:t>
      </w:r>
    </w:p>
    <w:p w14:paraId="0F291334" w14:textId="77777777" w:rsidR="00BF5074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" w:name="_Hlk102568188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7B189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 you have a</w:t>
      </w:r>
      <w:r w:rsidR="00084E3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98313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B189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laptop? </w:t>
      </w:r>
      <w:proofErr w:type="gramStart"/>
      <w:r w:rsidR="007B189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This one costs</w:t>
      </w:r>
      <w:proofErr w:type="gramEnd"/>
      <w:r w:rsidR="007B189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too much.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</w:p>
    <w:p w14:paraId="35D27C25" w14:textId="77777777" w:rsidR="00D273AA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D273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more expensive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D273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7B189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less expensive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</w:p>
    <w:p w14:paraId="66F17181" w14:textId="77777777" w:rsidR="00BF5074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D273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most </w:t>
      </w:r>
      <w:proofErr w:type="gramStart"/>
      <w:r w:rsidR="00D273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expensive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="00D273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least expensive</w:t>
      </w:r>
    </w:p>
    <w:bookmarkEnd w:id="1"/>
    <w:p w14:paraId="579C4870" w14:textId="77777777" w:rsidR="00BF5074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43352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These trainers</w:t>
      </w:r>
      <w:r w:rsidR="00946DA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3352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are </w:t>
      </w:r>
      <w:r w:rsidR="00946DA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43352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of all three that I have tried on</w:t>
      </w:r>
      <w:r w:rsidR="006F4CD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193E414" w14:textId="77777777" w:rsidR="00224BA2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224B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most comfortable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224B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more comfortable</w:t>
      </w:r>
    </w:p>
    <w:p w14:paraId="41A1A29D" w14:textId="77777777" w:rsidR="00BF5074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224B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comfortable</w:t>
      </w:r>
      <w:r w:rsidR="00224B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224B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less comfortable</w:t>
      </w:r>
    </w:p>
    <w:p w14:paraId="70E84895" w14:textId="77777777" w:rsidR="00BF5074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C6556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got this handbag half price when it was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C6556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last month</w:t>
      </w:r>
      <w:r w:rsidR="002C04D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A357D62" w14:textId="77777777" w:rsidR="00BF5074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591B6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stores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9045F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74734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offer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74734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on </w:t>
      </w:r>
      <w:proofErr w:type="gramStart"/>
      <w:r w:rsidR="00591B6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sale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="0074734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service</w:t>
      </w:r>
    </w:p>
    <w:p w14:paraId="1117D8D1" w14:textId="77777777" w:rsidR="00BF5074" w:rsidRPr="00B0518D" w:rsidRDefault="00E770D0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4E6B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D56CC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can only take the item back if you still have the</w:t>
      </w:r>
      <w:r w:rsidR="000C395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D729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</w:p>
    <w:p w14:paraId="5AE596F3" w14:textId="77777777" w:rsidR="00BF5074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977B0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warranty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3F283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order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F1606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receive</w:t>
      </w:r>
      <w:r w:rsidR="00557A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proofErr w:type="gramStart"/>
      <w:r w:rsidR="007A576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="00977B0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receipt</w:t>
      </w:r>
    </w:p>
    <w:p w14:paraId="34DCDDFE" w14:textId="03EE6DF6" w:rsidR="00EB549C" w:rsidRPr="00B0518D" w:rsidRDefault="001B06B0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4E6B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43477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offer top</w:t>
      </w:r>
      <w:r w:rsidR="00F843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="00EB549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91AD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43477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products at affordable prices</w:t>
      </w:r>
      <w:r w:rsidR="00396EB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83D1A77" w14:textId="77777777" w:rsidR="00BF5074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43477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style</w:t>
      </w:r>
      <w:r w:rsidR="0010658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43477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quality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AF13F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customer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="00963EF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7C1AA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service</w:t>
      </w:r>
    </w:p>
    <w:p w14:paraId="7B2CFBC0" w14:textId="77777777" w:rsidR="00DE1B95" w:rsidRPr="00B0518D" w:rsidRDefault="007834B4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4E6B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DC6F7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don’t know much about computers, so I asked the assistant for a little</w:t>
      </w:r>
      <w:r w:rsidR="00A3661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526D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2C35B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07C3019E" w14:textId="4FFCF1F1" w:rsidR="008526D9" w:rsidRPr="00B0518D" w:rsidRDefault="008526D9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proofErr w:type="gramStart"/>
      <w:r w:rsidR="00DC6F7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tips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21720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opinions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DC6F7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advice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21720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recommen</w:t>
      </w:r>
      <w:r w:rsidR="003B7B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4A410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ation</w:t>
      </w:r>
    </w:p>
    <w:p w14:paraId="5F21D074" w14:textId="77777777" w:rsidR="00BF5074" w:rsidRPr="00B0518D" w:rsidRDefault="004E6B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0106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 is</w:t>
      </w:r>
      <w:r w:rsidR="008732D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526D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</w:t>
      </w:r>
      <w:r w:rsidR="000106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when you </w:t>
      </w:r>
      <w:r w:rsidR="003B3B4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shop for </w:t>
      </w:r>
      <w:r w:rsidR="000106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clothes, </w:t>
      </w:r>
      <w:r w:rsidR="001E6EC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style</w:t>
      </w:r>
      <w:r w:rsidR="000106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or quality?</w:t>
      </w:r>
      <w:r w:rsidR="00DF12D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2F46EBFA" w14:textId="77777777" w:rsidR="00977E99" w:rsidRPr="00B0518D" w:rsidRDefault="00BF5074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1E6EC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more important</w:t>
      </w:r>
      <w:r w:rsidR="00977E9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977E9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most important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</w:p>
    <w:p w14:paraId="4ED796A2" w14:textId="77777777" w:rsidR="00BF5074" w:rsidRPr="00B0518D" w:rsidRDefault="00977E99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 important</w:t>
      </w:r>
      <w:r w:rsidR="001A170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="00BF507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1E327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most important</w:t>
      </w:r>
    </w:p>
    <w:p w14:paraId="3FBAA343" w14:textId="55CDAF0B" w:rsidR="009E62B9" w:rsidRPr="00B0518D" w:rsidRDefault="00701874" w:rsidP="005E4607">
      <w:pPr>
        <w:tabs>
          <w:tab w:val="left" w:pos="284"/>
          <w:tab w:val="left" w:pos="2835"/>
          <w:tab w:val="left" w:pos="5103"/>
          <w:tab w:val="left" w:pos="7655"/>
        </w:tabs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B. </w:t>
      </w:r>
      <w:r w:rsidR="009E62B9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Mark the letter A, B, C or D on your answer sheet to indicate the word or phrase that is CLOSEST in meaning to the underlined part in each of the following </w:t>
      </w:r>
      <w:r w:rsidR="00363CDE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questions</w:t>
      </w:r>
      <w:r w:rsidR="009E62B9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76161615" w14:textId="77777777" w:rsidR="0013094D" w:rsidRPr="00B0518D" w:rsidRDefault="0013094D" w:rsidP="0013094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</w:t>
      </w:r>
      <w:r w:rsidR="002867B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All camera equipment is </w:t>
      </w: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on sale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today and tomorrow.</w:t>
      </w:r>
      <w:r w:rsidR="00195A9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You can get </w:t>
      </w:r>
      <w:r w:rsidR="004C5CF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up to</w:t>
      </w:r>
      <w:r w:rsidR="00195A9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50% discount.</w:t>
      </w:r>
    </w:p>
    <w:p w14:paraId="485A0E2D" w14:textId="77777777" w:rsidR="00484F33" w:rsidRPr="00B0518D" w:rsidRDefault="0013094D" w:rsidP="0013094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offered at a </w:t>
      </w:r>
      <w:proofErr w:type="gram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reduced price</w:t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E361F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cheapest</w:t>
      </w:r>
    </w:p>
    <w:p w14:paraId="41DEB993" w14:textId="77777777" w:rsidR="0013094D" w:rsidRPr="00B0518D" w:rsidRDefault="0013094D" w:rsidP="0013094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6852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the shelves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E834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available at the store</w:t>
      </w:r>
    </w:p>
    <w:p w14:paraId="18822574" w14:textId="77777777" w:rsidR="009E62B9" w:rsidRPr="00B0518D" w:rsidRDefault="009E62B9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16. </w:t>
      </w:r>
      <w:r w:rsidR="0043381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printer has just stopped working. Can you</w:t>
      </w:r>
      <w:r w:rsidR="001E58E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33815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repair</w:t>
      </w:r>
      <w:r w:rsidR="001E58E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3381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for me?</w:t>
      </w:r>
    </w:p>
    <w:p w14:paraId="53E39FF1" w14:textId="77777777" w:rsidR="009E62B9" w:rsidRPr="00B0518D" w:rsidRDefault="009E62B9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5453A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fix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5453A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restart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5453A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refund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5453A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return</w:t>
      </w:r>
    </w:p>
    <w:p w14:paraId="5E7BC15B" w14:textId="77777777" w:rsidR="006D4B66" w:rsidRPr="00B0518D" w:rsidRDefault="006D4B66" w:rsidP="005E4607">
      <w:pPr>
        <w:tabs>
          <w:tab w:val="left" w:pos="284"/>
          <w:tab w:val="left" w:pos="2552"/>
          <w:tab w:val="left" w:pos="4678"/>
          <w:tab w:val="left" w:pos="6804"/>
        </w:tabs>
        <w:ind w:left="426" w:hanging="426"/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</w:pPr>
    </w:p>
    <w:p w14:paraId="4CB5B3F9" w14:textId="3129FFF9" w:rsidR="00233C2A" w:rsidRPr="00B0518D" w:rsidRDefault="00701874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C. </w:t>
      </w:r>
      <w:r w:rsidR="00233C2A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Mark the letter A, B, C or D on your answer sheet to indicate the word or phrase that is OPPOSITE in meaning to the underlined part in each of the following </w:t>
      </w:r>
      <w:r w:rsidR="00886702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questions</w:t>
      </w:r>
      <w:r w:rsidR="00233C2A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71C63138" w14:textId="77777777" w:rsidR="002276A9" w:rsidRPr="00B0518D" w:rsidRDefault="002276A9" w:rsidP="002276A9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2867B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Don’t forget to </w:t>
      </w: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disconnect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A301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charger when the battery is full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5B5B2269" w14:textId="77777777" w:rsidR="002276A9" w:rsidRPr="00B0518D" w:rsidRDefault="002276A9" w:rsidP="002276A9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A. restart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plug in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unplug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D. turn down</w:t>
      </w:r>
    </w:p>
    <w:p w14:paraId="5243F3BB" w14:textId="77777777" w:rsidR="00124B5F" w:rsidRPr="00B0518D" w:rsidRDefault="00124B5F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="008C133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FA74B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 phone</w:t>
      </w:r>
      <w:r w:rsidR="00221DA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A74BB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overheats</w:t>
      </w:r>
      <w:r w:rsidR="00221DA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A74B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 I play online games</w:t>
      </w:r>
      <w:r w:rsidR="00221DA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FA74B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What should I do?</w:t>
      </w:r>
    </w:p>
    <w:p w14:paraId="13EA21C1" w14:textId="77777777" w:rsidR="00124B5F" w:rsidRPr="00B0518D" w:rsidRDefault="00124B5F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EB5A3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</w:t>
      </w:r>
      <w:r w:rsidR="002A26E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6375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too </w:t>
      </w:r>
      <w:proofErr w:type="gramStart"/>
      <w:r w:rsidR="0056375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F74D5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heats up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F261D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works too much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63176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cools down</w:t>
      </w:r>
    </w:p>
    <w:p w14:paraId="181DB445" w14:textId="77777777" w:rsidR="00596A70" w:rsidRPr="00B0518D" w:rsidRDefault="00596A70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</w:p>
    <w:p w14:paraId="469975A9" w14:textId="3A3BDBE3" w:rsidR="00E60364" w:rsidRPr="00B0518D" w:rsidRDefault="00701874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D. </w:t>
      </w:r>
      <w:r w:rsidR="00E60364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Mark the letter A, B, C or D on your answer sheet to show the underlined part that needs correction in each of the following exchanges.</w:t>
      </w:r>
    </w:p>
    <w:p w14:paraId="0843AFE3" w14:textId="77777777" w:rsidR="00D21DBE" w:rsidRPr="00B0518D" w:rsidRDefault="0031787B" w:rsidP="005E4607">
      <w:pPr>
        <w:tabs>
          <w:tab w:val="left" w:pos="284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</w:t>
      </w:r>
      <w:r w:rsidR="00D21DB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If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your camera is still 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on warranty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we</w:t>
      </w:r>
      <w:r w:rsidR="0052689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will repair 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faulty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parts</w:t>
      </w:r>
      <w:r w:rsidR="0052689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E65DB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free of charge</w:t>
      </w:r>
      <w:r w:rsidR="00FE1BF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7BF42A0" w14:textId="77777777" w:rsidR="00D21DBE" w:rsidRPr="00B0518D" w:rsidRDefault="00D21DBE" w:rsidP="005E4607">
      <w:pPr>
        <w:tabs>
          <w:tab w:val="left" w:pos="284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A              </w:t>
      </w:r>
      <w:r w:rsidR="004842B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</w:t>
      </w:r>
      <w:r w:rsidR="004842B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                        D</w:t>
      </w:r>
    </w:p>
    <w:p w14:paraId="6F6BBF93" w14:textId="77777777" w:rsidR="00E60364" w:rsidRPr="00B0518D" w:rsidRDefault="006B67C8" w:rsidP="005E4607">
      <w:pPr>
        <w:tabs>
          <w:tab w:val="left" w:pos="284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20. 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My sister </w:t>
      </w:r>
      <w:r w:rsidR="00096F5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often </w:t>
      </w:r>
      <w:r w:rsidR="00BE2BB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says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she 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dresses up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8498D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much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</w:t>
      </w:r>
      <w:r w:rsidR="00B84AFD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trendy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than me, 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but</w:t>
      </w:r>
      <w:r w:rsidR="00650E1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7F550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FA6E8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think she has no </w:t>
      </w:r>
      <w:r w:rsidR="00FA6E88" w:rsidRPr="00B051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sense of style</w:t>
      </w:r>
      <w:r w:rsidR="002F38E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3A1673C" w14:textId="77777777" w:rsidR="002F38E4" w:rsidRPr="00B0518D" w:rsidRDefault="002F38E4" w:rsidP="005E4607">
      <w:pPr>
        <w:tabs>
          <w:tab w:val="left" w:pos="284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="00E25D8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</w:t>
      </w:r>
      <w:r w:rsidR="003554F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              </w:t>
      </w:r>
      <w:r w:rsidR="003A700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</w:t>
      </w:r>
      <w:r w:rsidR="003A700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827F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E25D8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</w:t>
      </w:r>
      <w:r w:rsidR="003554F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              </w:t>
      </w:r>
      <w:r w:rsidR="003554F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</w:p>
    <w:p w14:paraId="320233F3" w14:textId="6DA3ABCA" w:rsidR="00E740B5" w:rsidRPr="00B0518D" w:rsidRDefault="00701874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E. </w:t>
      </w:r>
      <w:r w:rsidR="00E740B5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Mark the letter A, B, C or D on your answer sheet to indicate the sentence that best completes each of the following exchanges.</w:t>
      </w:r>
    </w:p>
    <w:p w14:paraId="198FD23D" w14:textId="5A1681FF" w:rsidR="00E740B5" w:rsidRPr="00B0518D" w:rsidRDefault="00C71D88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21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2066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Student A: </w:t>
      </w:r>
      <w:r w:rsidR="002133E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“</w:t>
      </w:r>
      <w:r w:rsidR="000F696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 do you spend most of your money on</w:t>
      </w:r>
      <w:r w:rsidR="00CC762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="002133E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”</w:t>
      </w:r>
      <w:r w:rsidR="002133E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="002066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Student B: </w:t>
      </w:r>
      <w:r w:rsidR="002133E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“</w:t>
      </w:r>
      <w:r w:rsidR="00CC762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2133E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”</w:t>
      </w:r>
    </w:p>
    <w:p w14:paraId="3D812349" w14:textId="77777777" w:rsidR="00A37CD0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CC762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don’t have </w:t>
      </w:r>
      <w:r w:rsidR="000F696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 pocket money</w:t>
      </w:r>
      <w:r w:rsidR="00CC762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1E33790B" w14:textId="77777777" w:rsidR="009C5310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043E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</w:t>
      </w:r>
      <w:r w:rsidR="006C364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often spend a lot of money</w:t>
      </w:r>
      <w:r w:rsidR="00043E8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</w:p>
    <w:p w14:paraId="37B76673" w14:textId="77777777" w:rsidR="00A37CD0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0F696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Clothes and accessories, of course</w:t>
      </w:r>
      <w:r w:rsidR="00865B9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1E2203F" w14:textId="77777777" w:rsidR="00E740B5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CC762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</w:t>
      </w:r>
      <w:r w:rsidR="005622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often </w:t>
      </w:r>
      <w:r w:rsidR="0079087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shop for clothes on the weekend</w:t>
      </w:r>
      <w:r w:rsidR="00CC762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AFBDBE4" w14:textId="77777777" w:rsidR="002A5951" w:rsidRPr="00B0518D" w:rsidRDefault="00C71D88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22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0F762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Customer</w:t>
      </w:r>
      <w:r w:rsidR="002066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="002A59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“</w:t>
      </w:r>
      <w:r w:rsidR="000F762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I’d like to speak to the manager, please</w:t>
      </w:r>
      <w:r w:rsidR="002A59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1B2F8CDA" w14:textId="2B43E2A6" w:rsidR="00E740B5" w:rsidRPr="00B0518D" w:rsidRDefault="002A5951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="000F762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Sales assistant</w:t>
      </w:r>
      <w:r w:rsidR="002066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“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”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0A3B4491" w14:textId="77777777" w:rsidR="002A5951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0F762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Sure, </w:t>
      </w:r>
      <w:r w:rsidR="00531B0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one moment, please</w:t>
      </w:r>
      <w:r w:rsidR="002A59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7B3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Thanks for calling</w:t>
      </w:r>
      <w:r w:rsidR="002A59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</w:p>
    <w:p w14:paraId="1EC21916" w14:textId="77777777" w:rsidR="00E740B5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D539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 are you</w:t>
      </w:r>
      <w:r w:rsidR="00F5367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talking to</w:t>
      </w:r>
      <w:r w:rsidR="00D5396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9B553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="00BA2F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No, </w:t>
      </w:r>
      <w:r w:rsidR="00C3285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won’t</w:t>
      </w:r>
      <w:r w:rsidR="00FC033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749337E" w14:textId="77777777" w:rsidR="0020669F" w:rsidRPr="00B0518D" w:rsidRDefault="00C71D88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23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BB537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Store assistant</w:t>
      </w:r>
      <w:r w:rsidR="002066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“</w:t>
      </w:r>
      <w:r w:rsidR="00F6657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What’s wrong with your computer?</w:t>
      </w:r>
      <w:r w:rsidR="002066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”</w:t>
      </w:r>
    </w:p>
    <w:p w14:paraId="6E491BB9" w14:textId="77777777" w:rsidR="00E740B5" w:rsidRPr="00B0518D" w:rsidRDefault="0020669F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="00F6657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Customer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“</w:t>
      </w:r>
      <w:r w:rsidR="00E740B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”</w:t>
      </w:r>
    </w:p>
    <w:p w14:paraId="05B975D5" w14:textId="77777777" w:rsidR="00986EEC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F7330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bought it yesterday</w:t>
      </w:r>
      <w:r w:rsidR="009A7AB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986EE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6B736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screen is blank</w:t>
      </w:r>
      <w:r w:rsidR="00986EE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6EA15F7" w14:textId="77777777" w:rsidR="00E740B5" w:rsidRPr="00B0518D" w:rsidRDefault="00E740B5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006A3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want to buy a new computer</w:t>
      </w:r>
      <w:r w:rsidR="00E2010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04069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 computer cost a lot of money</w:t>
      </w:r>
      <w:r w:rsidR="00EA40B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D59774D" w14:textId="77777777" w:rsidR="00596A70" w:rsidRPr="00B0518D" w:rsidRDefault="00596A70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C42A541" w14:textId="77777777" w:rsidR="002C0074" w:rsidRPr="00B0518D" w:rsidRDefault="00184107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="006F1715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II. </w:t>
      </w:r>
      <w:r w:rsidR="00CC4A7F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WORD FORMATION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(</w:t>
      </w:r>
      <w:r w:rsidR="006663B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0.4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point</w:t>
      </w:r>
      <w:r w:rsidR="00434A0A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</w:p>
    <w:p w14:paraId="23CA981D" w14:textId="405873BC" w:rsidR="002C0074" w:rsidRPr="00B0518D" w:rsidRDefault="008B3B55" w:rsidP="005E4607">
      <w:pPr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Write</w:t>
      </w:r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the </w:t>
      </w:r>
      <w:r w:rsidR="00B82BBD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correct </w:t>
      </w:r>
      <w:proofErr w:type="spellStart"/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form</w:t>
      </w:r>
      <w:proofErr w:type="spellEnd"/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of</w:t>
      </w:r>
      <w:proofErr w:type="spellEnd"/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the </w:t>
      </w:r>
      <w:proofErr w:type="spellStart"/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words</w:t>
      </w:r>
      <w:proofErr w:type="spellEnd"/>
      <w:r w:rsidR="0018410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5B5103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in brackets</w:t>
      </w:r>
      <w:r w:rsidR="008E48B9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2E3A60C9" w14:textId="77777777" w:rsidR="003A3571" w:rsidRPr="00F142CC" w:rsidRDefault="003A3571" w:rsidP="005E4607">
      <w:pPr>
        <w:tabs>
          <w:tab w:val="left" w:pos="426"/>
        </w:tabs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24.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55412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 shopping online, you should pay</w:t>
      </w:r>
      <w:r w:rsidR="00A2762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5F61B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5412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the item description, or you may end up getting something you don’t want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81719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ATTEND</w:t>
      </w:r>
      <w:r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109FC71B" w14:textId="77777777" w:rsidR="002C0074" w:rsidRPr="00B0518D" w:rsidRDefault="001A71A3" w:rsidP="005E4607">
      <w:pPr>
        <w:tabs>
          <w:tab w:val="left" w:pos="426"/>
        </w:tabs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3A357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1805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will never return to that </w:t>
      </w:r>
      <w:r w:rsidR="00181EF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store</w:t>
      </w:r>
      <w:r w:rsidR="001805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again. The sales</w:t>
      </w:r>
      <w:r w:rsidR="00DD730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</w:t>
      </w:r>
      <w:r w:rsidR="000B690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8058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were so rude and they kept talking to each other </w:t>
      </w:r>
      <w:r w:rsidR="00AD738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 I asked for help</w:t>
      </w:r>
      <w:r w:rsidR="00843A2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4E29B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r w:rsidR="002433D0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18058F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ASSIST</w:t>
      </w:r>
      <w:r w:rsidR="002433D0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5CA6003E" w14:textId="77777777" w:rsidR="00F94095" w:rsidRPr="00B0518D" w:rsidRDefault="00F94095" w:rsidP="005E4607">
      <w:pPr>
        <w:tabs>
          <w:tab w:val="left" w:pos="426"/>
        </w:tabs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7643585" w14:textId="77777777" w:rsidR="002C0074" w:rsidRPr="00B0518D" w:rsidRDefault="00077519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="008F4498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V. </w:t>
      </w:r>
      <w:r w:rsidR="008F4498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READING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(</w:t>
      </w: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3.0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points)</w:t>
      </w:r>
    </w:p>
    <w:p w14:paraId="0A6617D8" w14:textId="72BEC919" w:rsidR="005A359A" w:rsidRPr="00701874" w:rsidRDefault="005A359A" w:rsidP="00701874">
      <w:pPr>
        <w:pStyle w:val="ListParagraph"/>
        <w:numPr>
          <w:ilvl w:val="0"/>
          <w:numId w:val="45"/>
        </w:numPr>
        <w:tabs>
          <w:tab w:val="left" w:pos="284"/>
          <w:tab w:val="left" w:pos="2835"/>
          <w:tab w:val="left" w:pos="5103"/>
          <w:tab w:val="left" w:pos="7655"/>
        </w:tabs>
        <w:ind w:left="360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</w:pPr>
      <w:proofErr w:type="spellStart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Read</w:t>
      </w:r>
      <w:proofErr w:type="spellEnd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the </w:t>
      </w:r>
      <w:r w:rsidR="00FB2B2E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following </w:t>
      </w:r>
      <w:proofErr w:type="spellStart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passage</w:t>
      </w:r>
      <w:proofErr w:type="spellEnd"/>
      <w:r w:rsidR="00FB2B2E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and </w:t>
      </w:r>
      <w:r w:rsidR="00746018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fill in</w:t>
      </w:r>
      <w:r w:rsidR="00FB2B2E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each of the numbered blanks from 26 to 30</w:t>
      </w:r>
      <w:r w:rsidR="00746018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with a suitable word/ phrase from the box</w:t>
      </w:r>
      <w:r w:rsidR="00FB2B2E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  <w:r w:rsidR="00746018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There are </w:t>
      </w:r>
      <w:r w:rsidR="00D33591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THREE</w:t>
      </w:r>
      <w:r w:rsidR="00746018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words/ phrases that you don’t need.</w:t>
      </w:r>
    </w:p>
    <w:p w14:paraId="09AD7BDC" w14:textId="77777777" w:rsidR="00746018" w:rsidRPr="00B0518D" w:rsidRDefault="00746018" w:rsidP="00746018">
      <w:pPr>
        <w:ind w:left="284" w:hanging="28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5F7557D9" w14:textId="7D76C4AD" w:rsidR="00746018" w:rsidRPr="00B0518D" w:rsidRDefault="00ED7CCA" w:rsidP="00632E3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2" w:name="_Hlk103608435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less</w:t>
      </w:r>
      <w:r w:rsidR="00746018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 xml:space="preserve"> </w:t>
      </w:r>
      <w:proofErr w:type="gramStart"/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ab/>
      </w:r>
      <w:r w:rsidR="00813E0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 </w:t>
      </w:r>
      <w:r w:rsidR="006059F0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tendency</w:t>
      </w:r>
      <w:proofErr w:type="gramEnd"/>
      <w:r w:rsidR="00746018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 xml:space="preserve"> </w:t>
      </w:r>
      <w:r w:rsidR="00813E0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ab/>
      </w:r>
      <w:r w:rsidR="00E72980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thrift</w:t>
      </w:r>
      <w:r w:rsidR="00746018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 xml:space="preserve"> 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ab/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 </w:t>
      </w:r>
      <w:r w:rsidR="00813E0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 </w:t>
      </w:r>
      <w:r w:rsidR="00CA3748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on</w:t>
      </w:r>
      <w:r w:rsidR="00746018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 xml:space="preserve"> 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ab/>
      </w:r>
      <w:r w:rsidR="00813E0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   </w:t>
      </w:r>
      <w:r w:rsidR="006945C0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traditiona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l 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ab/>
      </w:r>
      <w:r w:rsidR="00813E0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   </w:t>
      </w:r>
      <w:r w:rsidR="009B6E3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more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ab/>
      </w:r>
      <w:r w:rsidR="008839C7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brand</w:t>
      </w:r>
      <w:r w:rsidR="00746018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 xml:space="preserve"> </w:t>
      </w:r>
      <w:r w:rsidR="004C71E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</w:rPr>
        <w:tab/>
      </w:r>
      <w:r w:rsidR="009B6E34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 xml:space="preserve">     </w:t>
      </w:r>
      <w:r w:rsidR="006059F0" w:rsidRPr="00B0518D">
        <w:rPr>
          <w:rFonts w:ascii="Times New Roman" w:eastAsia="Times New Roman" w:hAnsi="Times New Roman" w:cs="Times New Roman"/>
          <w:color w:val="000000"/>
          <w:sz w:val="24"/>
          <w:szCs w:val="24"/>
          <w:bdr w:val="single" w:sz="4" w:space="0" w:color="auto"/>
          <w:lang w:val="en-US"/>
        </w:rPr>
        <w:t>pressure</w:t>
      </w:r>
    </w:p>
    <w:bookmarkEnd w:id="2"/>
    <w:p w14:paraId="33B81120" w14:textId="77777777" w:rsidR="00746018" w:rsidRPr="00B0518D" w:rsidRDefault="00746018" w:rsidP="00E85129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775C4AE" w14:textId="50DC8122" w:rsidR="00E85129" w:rsidRPr="004C71E4" w:rsidRDefault="00E85129" w:rsidP="00E85129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C7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GEN Z SHOPPING HABITS</w:t>
      </w:r>
    </w:p>
    <w:p w14:paraId="3C0708B3" w14:textId="63C56516" w:rsidR="00E85129" w:rsidRPr="00B0518D" w:rsidRDefault="00E85129" w:rsidP="00E85129">
      <w:pPr>
        <w:tabs>
          <w:tab w:val="left" w:pos="426"/>
          <w:tab w:val="left" w:pos="2552"/>
          <w:tab w:val="left" w:pos="4678"/>
          <w:tab w:val="left" w:pos="680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Generation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(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in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short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people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were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born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after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1996.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less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born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phone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hand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Three-quarters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smartphones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than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generation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360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search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products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839C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sales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through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r w:rsidR="008839C7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(26) __________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’s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app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website</w:t>
      </w:r>
      <w:proofErr w:type="spellEnd"/>
      <w:r w:rsidR="00D9360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receive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discounts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coupons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mobile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devices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Unlike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7CC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age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groups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shoppers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7CCA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(2</w:t>
      </w:r>
      <w:r w:rsidR="00ED7CCA" w:rsidRPr="00B0518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7</w:t>
      </w:r>
      <w:r w:rsidR="00ED7CCA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) __________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likely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trust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companies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Instead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choose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follow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influencers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Instagram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Tik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Tok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YouTube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Since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frequently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life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social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media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lots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feel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r w:rsidR="006059F0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(2</w:t>
      </w:r>
      <w:r w:rsidR="006059F0" w:rsidRPr="00B0518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8</w:t>
      </w:r>
      <w:r w:rsidR="006059F0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) __________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always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new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clothes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look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unique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items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set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them</w:t>
      </w:r>
      <w:proofErr w:type="spellEnd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A77E1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apart</w:t>
      </w:r>
      <w:proofErr w:type="spellEnd"/>
      <w:r w:rsidR="005A79D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</w:t>
      </w:r>
      <w:r w:rsidR="00BA558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 they don’t have much money.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That’s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why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one-third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shopping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72980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(2</w:t>
      </w:r>
      <w:r w:rsidR="00E72980" w:rsidRPr="00B0518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9</w:t>
      </w:r>
      <w:r w:rsidR="00E72980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) __________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stores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where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buy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clothes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better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materials</w:t>
      </w:r>
      <w:proofErr w:type="spellEnd"/>
      <w:r w:rsidR="0030223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trendier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styles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7673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44EA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lower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prices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E5F9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eenage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boys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D7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tend to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spend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most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money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945C0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6945C0" w:rsidRPr="00B0518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30</w:t>
      </w:r>
      <w:r w:rsidR="006945C0" w:rsidRPr="00B0518D">
        <w:rPr>
          <w:rFonts w:ascii="Times New Roman" w:hAnsi="Times New Roman" w:cs="Times New Roman"/>
          <w:bCs/>
          <w:color w:val="000000"/>
          <w:sz w:val="24"/>
          <w:szCs w:val="24"/>
        </w:rPr>
        <w:t>) __________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video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games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food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while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teen</w:t>
      </w:r>
      <w:proofErr w:type="spellEnd"/>
      <w:r w:rsidR="00F843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age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girls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617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pay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lot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money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617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clothes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beauty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products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968A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still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seek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out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in-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person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experiences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too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In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fact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prefer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a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physical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store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certain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items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electronic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devices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clothing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52F1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74E58B6C" w14:textId="77777777" w:rsidR="00E85129" w:rsidRPr="00B0518D" w:rsidRDefault="00E85129" w:rsidP="005E4607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22AA9E" w14:textId="68FEE1EE" w:rsidR="00EF52F2" w:rsidRPr="00701874" w:rsidRDefault="00EF52F2" w:rsidP="00701874">
      <w:pPr>
        <w:pStyle w:val="ListParagraph"/>
        <w:numPr>
          <w:ilvl w:val="0"/>
          <w:numId w:val="45"/>
        </w:numPr>
        <w:tabs>
          <w:tab w:val="left" w:pos="284"/>
          <w:tab w:val="left" w:pos="2835"/>
          <w:tab w:val="left" w:pos="5103"/>
          <w:tab w:val="left" w:pos="7655"/>
        </w:tabs>
        <w:ind w:left="360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</w:pPr>
      <w:proofErr w:type="spellStart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Read</w:t>
      </w:r>
      <w:proofErr w:type="spellEnd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the </w:t>
      </w:r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following </w:t>
      </w:r>
      <w:r w:rsidR="00310641"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email and complete the table with suitable information</w:t>
      </w:r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14:paraId="3DF836F5" w14:textId="33B91092" w:rsidR="00A53346" w:rsidRPr="00B0518D" w:rsidRDefault="001E13FA" w:rsidP="00A53346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908979" wp14:editId="56C46ABD">
                <wp:simplePos x="0" y="0"/>
                <wp:positionH relativeFrom="column">
                  <wp:posOffset>220814</wp:posOffset>
                </wp:positionH>
                <wp:positionV relativeFrom="paragraph">
                  <wp:posOffset>1340623</wp:posOffset>
                </wp:positionV>
                <wp:extent cx="6188766" cy="2676939"/>
                <wp:effectExtent l="0" t="0" r="2540" b="9525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8766" cy="26769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B1CF23" w14:textId="77777777" w:rsidR="00A53346" w:rsidRPr="004A4105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Dear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Madam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14:paraId="0C6453F3" w14:textId="77777777" w:rsidR="00A53346" w:rsidRPr="004A4105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 am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writing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complain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about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tablet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that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bought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from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your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website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April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10</w:t>
                            </w: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th</w:t>
                            </w: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It’s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gold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Galaxy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Tab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A7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order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number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256748.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Unfortunately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there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were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some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problems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with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product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FF549C5" w14:textId="77777777" w:rsidR="00A53346" w:rsidRPr="004A4105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First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of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all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waited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two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weeks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delivery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but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you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7BA5"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had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promised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would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only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3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days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Secondly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when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opened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package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realized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that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color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was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wrong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received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silver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Galaxy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Tab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instead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of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gold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one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there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was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crack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screen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Someone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might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have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dropped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package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When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checked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accessories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noticed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that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USB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wire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was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missing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Moreover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when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installed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apps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to the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tablet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9147EF"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it kept restarting</w:t>
                            </w:r>
                            <w:r w:rsidR="008A68BC"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many times</w:t>
                            </w: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0B4C30"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That was so annoying.</w:t>
                            </w: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01C0920" w14:textId="77777777" w:rsidR="00A53346" w:rsidRPr="004A4105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would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like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Smart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Tech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exchange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send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me a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refund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soon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possible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E96BC28" w14:textId="77777777" w:rsidR="00A53346" w:rsidRPr="004A4105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have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enclosed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copy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of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receipt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I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look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forward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hearing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from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you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soon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7BD38D5" w14:textId="77777777" w:rsidR="00A53346" w:rsidRPr="004A4105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Your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faithfully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14:paraId="0139ED45" w14:textId="77777777" w:rsidR="00A53346" w:rsidRDefault="00A53346" w:rsidP="00A5334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Noah</w:t>
                            </w:r>
                            <w:proofErr w:type="spellEnd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A410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Diogo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08979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7.4pt;margin-top:105.55pt;width:487.3pt;height:2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" stroked="f" strokeweight=".5pt">
                <v:textbox>
                  <w:txbxContent>
                    <w:p w14:paraId="3CB1CF23" w14:textId="77777777" w:rsidR="00A53346" w:rsidRPr="004A4105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Dear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Madam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14:paraId="0C6453F3" w14:textId="77777777" w:rsidR="00A53346" w:rsidRPr="004A4105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I am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writing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to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complain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about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tablet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that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bought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from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your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website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April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10</w:t>
                      </w: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It’s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gold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Galaxy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Tab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A7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order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number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256748.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Unfortunately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there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were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some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problems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with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product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7FF549C5" w14:textId="77777777" w:rsidR="00A53346" w:rsidRPr="004A4105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First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of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all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waited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two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weeks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delivery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but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you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87BA5"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had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promised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would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only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3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days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Secondly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when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opened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package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realized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that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color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was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wrong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received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silver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Galaxy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Tab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instead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of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gold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one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And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there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was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crack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screen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Someone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might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have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dropped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package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When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checked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accessories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noticed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that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USB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wire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was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missing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Moreover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when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installed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apps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to the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tablet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 w:rsidR="009147EF"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it kept restarting</w:t>
                      </w:r>
                      <w:r w:rsidR="008A68BC"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many times</w:t>
                      </w: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 w:rsidR="000B4C30"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That was so annoying.</w:t>
                      </w: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01C0920" w14:textId="77777777" w:rsidR="00A53346" w:rsidRPr="004A4105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would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like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Smart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Tech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to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exchange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send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me a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refund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soon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possible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4E96BC28" w14:textId="77777777" w:rsidR="00A53346" w:rsidRPr="004A4105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have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enclosed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copy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of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receipt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I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look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forward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to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hearing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from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you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soon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7BD38D5" w14:textId="77777777" w:rsidR="00A53346" w:rsidRPr="004A4105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Your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faithfully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</w:p>
                    <w:p w14:paraId="0139ED45" w14:textId="77777777" w:rsidR="00A53346" w:rsidRDefault="00A53346" w:rsidP="00A53346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Noah</w:t>
                      </w:r>
                      <w:proofErr w:type="spellEnd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A410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Diogo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0518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54F6D241" wp14:editId="58661AD3">
            <wp:extent cx="6712227" cy="4842985"/>
            <wp:effectExtent l="0" t="0" r="0" b="0"/>
            <wp:docPr id="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454" cy="487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1A62" w14:textId="77777777" w:rsidR="00EF04D0" w:rsidRPr="00B0518D" w:rsidRDefault="00EF04D0" w:rsidP="006D1698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126"/>
        <w:gridCol w:w="4678"/>
      </w:tblGrid>
      <w:tr w:rsidR="00C81EBF" w:rsidRPr="00B0518D" w14:paraId="4A553E56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063E2973" w14:textId="77777777" w:rsidR="00C81EBF" w:rsidRPr="00B0518D" w:rsidRDefault="00C81EB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Customer name: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19C8E065" w14:textId="77777777" w:rsidR="00C81EBF" w:rsidRPr="00B0518D" w:rsidRDefault="00C81EB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Noah </w:t>
            </w:r>
            <w:proofErr w:type="spellStart"/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Diogo</w:t>
            </w:r>
            <w:proofErr w:type="spellEnd"/>
          </w:p>
        </w:tc>
      </w:tr>
      <w:tr w:rsidR="00C81EBF" w:rsidRPr="00B0518D" w14:paraId="6D18088A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43453332" w14:textId="77777777" w:rsidR="00C81EBF" w:rsidRPr="00B0518D" w:rsidRDefault="00C81EB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Order No.: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50C9E9B8" w14:textId="77777777" w:rsidR="00C81EBF" w:rsidRPr="00B0518D" w:rsidRDefault="00C81EB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(31) ______________</w:t>
            </w:r>
          </w:p>
        </w:tc>
      </w:tr>
      <w:tr w:rsidR="00C81EBF" w:rsidRPr="00B0518D" w14:paraId="7A551347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4E0C8806" w14:textId="77777777" w:rsidR="00C81EBF" w:rsidRPr="00B0518D" w:rsidRDefault="00FA3F58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Product name: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51CB2B9D" w14:textId="77777777" w:rsidR="00C81EBF" w:rsidRPr="00B0518D" w:rsidRDefault="00847553" w:rsidP="00CC059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Galaxy Tab A7</w:t>
            </w:r>
          </w:p>
        </w:tc>
      </w:tr>
      <w:tr w:rsidR="00C81EBF" w:rsidRPr="00B0518D" w14:paraId="5D953F5C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2CD1848E" w14:textId="77777777" w:rsidR="00C81EBF" w:rsidRPr="00B0518D" w:rsidRDefault="00FA3F58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Day of purchase: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7CD6F581" w14:textId="77777777" w:rsidR="00C81EBF" w:rsidRPr="00B0518D" w:rsidRDefault="00FA3F58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April 10th</w:t>
            </w:r>
          </w:p>
        </w:tc>
      </w:tr>
      <w:tr w:rsidR="00FA3F58" w:rsidRPr="00B0518D" w14:paraId="272180C6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41ACA309" w14:textId="77777777" w:rsidR="00FA3F58" w:rsidRPr="00B0518D" w:rsidRDefault="00FA3F58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Problems:</w:t>
            </w:r>
          </w:p>
        </w:tc>
        <w:tc>
          <w:tcPr>
            <w:tcW w:w="2126" w:type="dxa"/>
            <w:shd w:val="clear" w:color="auto" w:fill="auto"/>
          </w:tcPr>
          <w:p w14:paraId="16F7585A" w14:textId="77777777" w:rsidR="00FA3F58" w:rsidRPr="00B0518D" w:rsidRDefault="00FA3F58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With the delivery:</w:t>
            </w:r>
          </w:p>
        </w:tc>
        <w:tc>
          <w:tcPr>
            <w:tcW w:w="4678" w:type="dxa"/>
            <w:shd w:val="clear" w:color="auto" w:fill="auto"/>
          </w:tcPr>
          <w:p w14:paraId="2A05447F" w14:textId="77777777" w:rsidR="00FA3F58" w:rsidRPr="00B0518D" w:rsidRDefault="00FA3F58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Took (3</w:t>
            </w:r>
            <w:r w:rsidR="00A91B83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_____________</w:t>
            </w:r>
          </w:p>
        </w:tc>
      </w:tr>
      <w:tr w:rsidR="0022016F" w:rsidRPr="00B0518D" w14:paraId="79A8578B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4B55EE17" w14:textId="77777777" w:rsidR="0022016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3A9BD11B" w14:textId="77777777" w:rsidR="0022016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With the item:</w:t>
            </w:r>
          </w:p>
        </w:tc>
        <w:tc>
          <w:tcPr>
            <w:tcW w:w="4678" w:type="dxa"/>
            <w:shd w:val="clear" w:color="auto" w:fill="auto"/>
          </w:tcPr>
          <w:p w14:paraId="06B1D01B" w14:textId="77777777" w:rsidR="0022016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* </w:t>
            </w:r>
            <w:proofErr w:type="gramStart"/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wrong</w:t>
            </w:r>
            <w:proofErr w:type="gramEnd"/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(3</w:t>
            </w:r>
            <w:r w:rsidR="00A91B83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_____________</w:t>
            </w:r>
          </w:p>
          <w:p w14:paraId="6E89405F" w14:textId="77777777" w:rsidR="0022016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*</w:t>
            </w: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 crack on the screen</w:t>
            </w:r>
          </w:p>
          <w:p w14:paraId="22776EEE" w14:textId="77777777" w:rsidR="0022016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* </w:t>
            </w:r>
            <w:proofErr w:type="gramStart"/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</w:t>
            </w:r>
            <w:proofErr w:type="gramEnd"/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(3</w:t>
            </w:r>
            <w:r w:rsidR="00A91B83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_____________</w:t>
            </w:r>
          </w:p>
          <w:p w14:paraId="5AE76206" w14:textId="77777777" w:rsidR="0022016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* </w:t>
            </w:r>
            <w:proofErr w:type="gramStart"/>
            <w:r w:rsidR="006A11D6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restart</w:t>
            </w:r>
            <w:proofErr w:type="gramEnd"/>
            <w:r w:rsidR="006A11D6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many times</w:t>
            </w: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when installing apps</w:t>
            </w:r>
          </w:p>
        </w:tc>
      </w:tr>
      <w:tr w:rsidR="00C81EBF" w:rsidRPr="00B0518D" w14:paraId="3E166EE1" w14:textId="77777777" w:rsidTr="00CC0593">
        <w:trPr>
          <w:jc w:val="center"/>
        </w:trPr>
        <w:tc>
          <w:tcPr>
            <w:tcW w:w="2093" w:type="dxa"/>
            <w:shd w:val="clear" w:color="auto" w:fill="auto"/>
          </w:tcPr>
          <w:p w14:paraId="4A3367C1" w14:textId="77777777" w:rsidR="00C81EB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Requirements: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3120457C" w14:textId="77777777" w:rsidR="00C81EBF" w:rsidRPr="00B0518D" w:rsidRDefault="0022016F" w:rsidP="00CC05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Exchange </w:t>
            </w:r>
            <w:r w:rsidR="00806E37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item </w:t>
            </w:r>
            <w:r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or </w:t>
            </w:r>
            <w:r w:rsidR="00BA0186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get a </w:t>
            </w:r>
            <w:r w:rsidR="00847553" w:rsidRPr="00B05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(35) _____________</w:t>
            </w:r>
          </w:p>
        </w:tc>
      </w:tr>
    </w:tbl>
    <w:p w14:paraId="7DA8767D" w14:textId="77777777" w:rsidR="001E3DE3" w:rsidRPr="00B0518D" w:rsidRDefault="001E3DE3" w:rsidP="006D1698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</w:pPr>
    </w:p>
    <w:p w14:paraId="42D6A7ED" w14:textId="00CD6079" w:rsidR="00077BE3" w:rsidRPr="00701874" w:rsidRDefault="00077BE3" w:rsidP="00701874">
      <w:pPr>
        <w:pStyle w:val="ListParagraph"/>
        <w:numPr>
          <w:ilvl w:val="0"/>
          <w:numId w:val="45"/>
        </w:numPr>
        <w:tabs>
          <w:tab w:val="left" w:pos="284"/>
          <w:tab w:val="left" w:pos="2835"/>
          <w:tab w:val="left" w:pos="5103"/>
          <w:tab w:val="left" w:pos="7655"/>
        </w:tabs>
        <w:ind w:left="360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</w:pPr>
      <w:proofErr w:type="spellStart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Read</w:t>
      </w:r>
      <w:proofErr w:type="spellEnd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the </w:t>
      </w:r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following </w:t>
      </w:r>
      <w:proofErr w:type="spellStart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passage</w:t>
      </w:r>
      <w:proofErr w:type="spellEnd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and mark the letter </w:t>
      </w:r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A, B, C </w:t>
      </w:r>
      <w:proofErr w:type="spellStart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or</w:t>
      </w:r>
      <w:proofErr w:type="spellEnd"/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D</w:t>
      </w:r>
      <w:r w:rsidRPr="0070187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on your answer sheet to indicate the correct answer to each of the questions from 36 to 40.</w:t>
      </w:r>
    </w:p>
    <w:p w14:paraId="3FF4F528" w14:textId="77777777" w:rsidR="00DE65EB" w:rsidRPr="00B0518D" w:rsidRDefault="00871F95" w:rsidP="00DE65EB">
      <w:pPr>
        <w:tabs>
          <w:tab w:val="left" w:pos="426"/>
          <w:tab w:val="left" w:pos="2552"/>
          <w:tab w:val="left" w:pos="4678"/>
          <w:tab w:val="left" w:pos="680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nline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shopping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certainly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</w:t>
      </w:r>
      <w:r w:rsidR="00F41DB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 awesome way to go. No lines, no traffic, no crowds of people</w:t>
      </w:r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online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shopping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safer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36DD301" w14:textId="1C9720F1" w:rsidR="00DE65EB" w:rsidRPr="00B0518D" w:rsidRDefault="00DE65EB" w:rsidP="00DE65EB">
      <w:pPr>
        <w:tabs>
          <w:tab w:val="left" w:pos="426"/>
          <w:tab w:val="left" w:pos="2552"/>
          <w:tab w:val="left" w:pos="4678"/>
          <w:tab w:val="left" w:pos="680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Experts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says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online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consumers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may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now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better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protected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than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traditional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shoppers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especially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they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follow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few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useful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tips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proofErr w:type="spellEnd"/>
      <w:r w:rsidR="00B335D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of all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E41E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make sure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site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real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company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thieves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created</w:t>
      </w:r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websites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look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real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just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get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money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best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way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check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site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real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look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“s”,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which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stands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41E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“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secure</w:t>
      </w:r>
      <w:proofErr w:type="spellEnd"/>
      <w:r w:rsidR="003E41E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”</w:t>
      </w:r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, in the “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part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website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address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bar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Another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indication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safe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website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special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icon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the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shape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padlock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which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find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browser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bar</w:t>
      </w:r>
      <w:proofErr w:type="spellEnd"/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53E6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B63F2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And </w:t>
      </w:r>
      <w:proofErr w:type="spellStart"/>
      <w:r w:rsidR="00B63F2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better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shop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online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companies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know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trust</w:t>
      </w:r>
      <w:proofErr w:type="spell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17448E2E" w14:textId="5FFF9C8F" w:rsidR="00DE65EB" w:rsidRPr="00B0518D" w:rsidRDefault="003108EC" w:rsidP="00DE65EB">
      <w:pPr>
        <w:tabs>
          <w:tab w:val="left" w:pos="426"/>
          <w:tab w:val="left" w:pos="2552"/>
          <w:tab w:val="left" w:pos="4678"/>
          <w:tab w:val="left" w:pos="6804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Secondly</w:t>
      </w:r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make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sure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computer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firewall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up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-to-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date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antivirus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software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Updating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software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easiest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things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do to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stop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hackers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41E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from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attacking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system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protect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personal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Moreover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E65EB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beware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links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deals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too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good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be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true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social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networking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sites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doubts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contact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sellers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directly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Finally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keep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details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purchase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a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safe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place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Save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print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receipt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order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confirmation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number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27E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tracking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number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If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problem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order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will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help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you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solve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problem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quickly</w:t>
      </w:r>
      <w:proofErr w:type="spellEnd"/>
      <w:r w:rsidR="00DE65EB"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C0F32C2" w14:textId="77777777" w:rsidR="00AE1A50" w:rsidRPr="00B0518D" w:rsidRDefault="00AE1A50" w:rsidP="005E460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1B1139" w14:textId="77C0ACDF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65349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What is the </w:t>
      </w:r>
      <w:r w:rsidR="008B5A7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best title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of the passage?  </w:t>
      </w:r>
    </w:p>
    <w:p w14:paraId="5F707BE4" w14:textId="4D97DC8F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3B52C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Online shopping, pros and cons</w:t>
      </w:r>
    </w:p>
    <w:p w14:paraId="794DBEE7" w14:textId="3DB63CB0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A93078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 to be a smart online shopper</w:t>
      </w:r>
    </w:p>
    <w:p w14:paraId="36A1A565" w14:textId="13431045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9E0F2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Online vs traditional shopping</w:t>
      </w:r>
    </w:p>
    <w:p w14:paraId="7252E8BB" w14:textId="0ED3E2DD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2C4CC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Steps to shop online</w:t>
      </w:r>
    </w:p>
    <w:p w14:paraId="71B7545A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6F19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F567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According to the passage, h</w:t>
      </w:r>
      <w:r w:rsidR="0013412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 to check if the website is real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? </w:t>
      </w:r>
    </w:p>
    <w:p w14:paraId="212BFBCE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CC283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website should start with </w:t>
      </w:r>
      <w:r w:rsidR="00CC2830"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https://</w:t>
      </w:r>
      <w:r w:rsidR="00CC283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and should have a padlock symbol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  </w:t>
      </w:r>
    </w:p>
    <w:p w14:paraId="2F67D219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58107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website should have a firewall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CF3CEC4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39213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website should </w:t>
      </w:r>
      <w:r w:rsidR="007E72E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 from a real company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0500C31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997AE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website should be updated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9F0AF95" w14:textId="28F650C3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6F19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D1099D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What does the letter </w:t>
      </w:r>
      <w:r w:rsidR="003E41E5">
        <w:rPr>
          <w:rFonts w:ascii="Times New Roman" w:hAnsi="Times New Roman" w:cs="Times New Roman"/>
          <w:color w:val="000000"/>
          <w:sz w:val="24"/>
          <w:szCs w:val="24"/>
          <w:lang w:val="en-US"/>
        </w:rPr>
        <w:t>“</w:t>
      </w:r>
      <w:r w:rsidR="003E41E5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="003E41E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” </w:t>
      </w:r>
      <w:r w:rsidR="00D1099D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in “</w:t>
      </w:r>
      <w:r w:rsidR="00D1099D" w:rsidRPr="00B0518D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https://</w:t>
      </w:r>
      <w:r w:rsidR="00D1099D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” stand for?</w:t>
      </w:r>
    </w:p>
    <w:p w14:paraId="318CC3AB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C946A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safe</w:t>
      </w:r>
      <w:r w:rsidR="00C946A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247E7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strong</w:t>
      </w:r>
      <w:r w:rsidR="00C946A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C. </w:t>
      </w:r>
      <w:r w:rsidR="00C946A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secure</w:t>
      </w:r>
      <w:r w:rsidR="00C946A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D. </w:t>
      </w:r>
      <w:r w:rsidR="001E52F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shopping</w:t>
      </w:r>
    </w:p>
    <w:p w14:paraId="003B371D" w14:textId="3317D4E5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6F197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951596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Which of the following statements is NOT </w:t>
      </w:r>
      <w:r w:rsidR="0018220F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true</w:t>
      </w:r>
      <w:r w:rsidR="00951596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7ABE0BA7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0C68F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should keep your antivirus program updated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7D207BE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2A70C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You shouldn’t </w:t>
      </w:r>
      <w:r w:rsidR="00AC65C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believe deals on</w:t>
      </w:r>
      <w:r w:rsidR="002A70C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social networking sites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F7FF8D5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35440D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You should keep records of your confirmation number, tracking number and receipt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B7A0A66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AE349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should shop on online stores that you know or trust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3EDD12F" w14:textId="77777777" w:rsidR="0095612D" w:rsidRPr="00B0518D" w:rsidRDefault="006F1977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</w:t>
      </w:r>
      <w:r w:rsidR="009561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9561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The </w:t>
      </w:r>
      <w:r w:rsidR="00DC481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word</w:t>
      </w:r>
      <w:r w:rsidR="009561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‘</w:t>
      </w:r>
      <w:r w:rsidR="00DC481E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beware</w:t>
      </w:r>
      <w:r w:rsidR="009561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’ in </w:t>
      </w:r>
      <w:r w:rsidR="00DC481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last </w:t>
      </w:r>
      <w:r w:rsidR="009561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paragraph </w:t>
      </w:r>
      <w:r w:rsidR="00DC481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 closest in meaning</w:t>
      </w:r>
      <w:r w:rsidR="0095612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______.</w:t>
      </w:r>
    </w:p>
    <w:p w14:paraId="157EC1BB" w14:textId="77777777" w:rsidR="0095612D" w:rsidRPr="00B0518D" w:rsidRDefault="0095612D" w:rsidP="0095612D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AA15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look </w:t>
      </w:r>
      <w:proofErr w:type="gramStart"/>
      <w:r w:rsidR="00AA159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End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</w:t>
      </w:r>
      <w:r w:rsidR="002245F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doubt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F7110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click on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      D. </w:t>
      </w:r>
      <w:r w:rsidR="00B82251" w:rsidRPr="00B0518D">
        <w:rPr>
          <w:rFonts w:ascii="Times New Roman" w:hAnsi="Times New Roman" w:cs="Times New Roman"/>
          <w:color w:val="000000"/>
          <w:sz w:val="24"/>
          <w:szCs w:val="24"/>
          <w:lang w:val="en-US"/>
        </w:rPr>
        <w:t>be careful of</w:t>
      </w:r>
    </w:p>
    <w:p w14:paraId="3ADAEB9D" w14:textId="77777777" w:rsidR="0095612D" w:rsidRPr="00B0518D" w:rsidRDefault="0095612D" w:rsidP="005E460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7B8DC737" w14:textId="77777777" w:rsidR="002C0074" w:rsidRPr="00B0518D" w:rsidRDefault="00992630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V. </w:t>
      </w:r>
      <w:r w:rsidR="00EC483E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WRITING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(</w:t>
      </w:r>
      <w:r w:rsidR="00A54EE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="004E6EFD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point)</w:t>
      </w:r>
    </w:p>
    <w:p w14:paraId="09207960" w14:textId="04DA4E98" w:rsidR="002C0074" w:rsidRPr="00B0518D" w:rsidRDefault="006213FC" w:rsidP="005E4607">
      <w:pPr>
        <w:ind w:left="284" w:hanging="28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A</w:t>
      </w:r>
      <w:r w:rsidR="00CC7BD7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.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Rewrite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the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following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sentences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without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changing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their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meaning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.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Use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the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given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word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(s)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if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any</w:t>
      </w:r>
      <w:proofErr w:type="spellEnd"/>
      <w:r w:rsidR="00D84B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.</w:t>
      </w:r>
    </w:p>
    <w:p w14:paraId="3DDD1D09" w14:textId="77777777" w:rsidR="007C24EC" w:rsidRPr="00B0518D" w:rsidRDefault="007C24EC" w:rsidP="005E4607">
      <w:pPr>
        <w:tabs>
          <w:tab w:val="left" w:leader="underscore" w:pos="9072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OLE_LINK17"/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EB31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0F7AE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None of the sofas in the shop are </w:t>
      </w:r>
      <w:r w:rsidR="00AF121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more</w:t>
      </w:r>
      <w:r w:rsidR="000F7AE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comfortable </w:t>
      </w:r>
      <w:r w:rsidR="00AF121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</w:t>
      </w:r>
      <w:r w:rsidR="000F7AE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this one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bookmarkEnd w:id="3"/>
    </w:p>
    <w:p w14:paraId="66AFAED8" w14:textId="79CEC86E" w:rsidR="007C24EC" w:rsidRPr="00B0518D" w:rsidRDefault="007C24EC" w:rsidP="00D84B38">
      <w:pPr>
        <w:tabs>
          <w:tab w:val="left" w:leader="underscore" w:pos="918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Wingdings" w:hAnsi="Times New Roman" w:cs="Times New Roman"/>
          <w:color w:val="000000"/>
          <w:sz w:val="24"/>
          <w:szCs w:val="24"/>
        </w:rPr>
        <w:t>→</w:t>
      </w:r>
      <w:r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 xml:space="preserve"> </w:t>
      </w:r>
      <w:r w:rsidR="00AF1219"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>This is</w:t>
      </w:r>
      <w:r w:rsidR="00087FE8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ab/>
      </w:r>
      <w:r w:rsidR="00172E4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>.</w:t>
      </w:r>
    </w:p>
    <w:p w14:paraId="7CD386BB" w14:textId="77777777" w:rsidR="007C24EC" w:rsidRPr="00B0518D" w:rsidRDefault="007C24EC" w:rsidP="005E4607">
      <w:pPr>
        <w:pStyle w:val="ListParagraph"/>
        <w:tabs>
          <w:tab w:val="left" w:leader="underscore" w:pos="9072"/>
        </w:tabs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EB31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2E303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have never seen a </w:t>
      </w:r>
      <w:r w:rsidR="00674F0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more </w:t>
      </w:r>
      <w:r w:rsidR="002E303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beautiful dress </w:t>
      </w:r>
      <w:r w:rsidR="00674F0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 this one</w:t>
      </w:r>
      <w:r w:rsidR="00453F8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59E4B436" w14:textId="0E49D4A9" w:rsidR="007C24EC" w:rsidRPr="00B0518D" w:rsidRDefault="007C24EC" w:rsidP="00D84B38">
      <w:pPr>
        <w:pStyle w:val="ListParagraph"/>
        <w:tabs>
          <w:tab w:val="left" w:leader="underscore" w:pos="9180"/>
        </w:tabs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Wingdings" w:hAnsi="Times New Roman" w:cs="Times New Roman"/>
          <w:color w:val="000000"/>
          <w:sz w:val="24"/>
          <w:szCs w:val="24"/>
        </w:rPr>
        <w:t>→</w:t>
      </w:r>
      <w:r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 xml:space="preserve"> </w:t>
      </w:r>
      <w:r w:rsidR="002E3037"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>It’s</w:t>
      </w:r>
      <w:r w:rsidR="00172E4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ab/>
        <w:t>.</w:t>
      </w:r>
    </w:p>
    <w:p w14:paraId="35E25442" w14:textId="77777777" w:rsidR="002C0074" w:rsidRPr="00B0518D" w:rsidRDefault="00A54EED" w:rsidP="005E4607">
      <w:pPr>
        <w:pStyle w:val="ListParagraph"/>
        <w:tabs>
          <w:tab w:val="left" w:leader="underscore" w:pos="9072"/>
        </w:tabs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EB319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C7B6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0E7B4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These sunglasses cost less than my last pair</w:t>
      </w:r>
      <w:r w:rsidR="001E58E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46C73D3F" w14:textId="1405F437" w:rsidR="002C0074" w:rsidRPr="00B0518D" w:rsidRDefault="00D819FF" w:rsidP="00D84B38">
      <w:pPr>
        <w:tabs>
          <w:tab w:val="left" w:leader="underscore" w:pos="810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Wingdings" w:hAnsi="Times New Roman" w:cs="Times New Roman"/>
          <w:color w:val="000000"/>
          <w:sz w:val="24"/>
          <w:szCs w:val="24"/>
        </w:rPr>
        <w:t>→</w:t>
      </w:r>
      <w:r w:rsidR="00146A97"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 xml:space="preserve"> </w:t>
      </w:r>
      <w:r w:rsidR="000E7B42"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 xml:space="preserve">These sunglasses </w:t>
      </w:r>
      <w:r w:rsidR="0024789E"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>were</w:t>
      </w:r>
      <w:r w:rsidR="004B6AB3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ab/>
      </w:r>
      <w:r w:rsidR="0024789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 last pair</w:t>
      </w:r>
      <w:r w:rsidR="00557DC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485687C" w14:textId="5E2386BD" w:rsidR="005F5291" w:rsidRPr="00B0518D" w:rsidRDefault="006213FC" w:rsidP="005E4607">
      <w:pPr>
        <w:tabs>
          <w:tab w:val="left" w:leader="underscore" w:pos="9072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B</w:t>
      </w:r>
      <w:r w:rsidR="005F5291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. </w:t>
      </w: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Combine the sentences using the given words in bracket</w:t>
      </w:r>
      <w:r w:rsidR="001822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s</w:t>
      </w:r>
      <w:r w:rsidR="005F5291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6D064BA3" w14:textId="77777777" w:rsidR="005F5291" w:rsidRPr="00B0518D" w:rsidRDefault="005F5291" w:rsidP="005E4607">
      <w:pPr>
        <w:pStyle w:val="ListParagraph"/>
        <w:tabs>
          <w:tab w:val="left" w:leader="underscore" w:pos="9072"/>
        </w:tabs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A54EE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5773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was doing my homework</w:t>
      </w:r>
      <w:r w:rsidR="00816825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5773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My </w:t>
      </w:r>
      <w:r w:rsidR="00914F1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computer</w:t>
      </w:r>
      <w:r w:rsidR="005773C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crashed.</w:t>
      </w:r>
      <w:r w:rsidR="001B2EC0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B2EC0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</w:t>
      </w:r>
      <w:r w:rsidR="005773C4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WHEN</w:t>
      </w:r>
      <w:r w:rsidR="001B2EC0"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</w:p>
    <w:p w14:paraId="2590B051" w14:textId="5000ABFB" w:rsidR="005F5291" w:rsidRPr="0018220F" w:rsidRDefault="005F5291" w:rsidP="00D84B38">
      <w:pPr>
        <w:tabs>
          <w:tab w:val="left" w:leader="underscore" w:pos="918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Wingdings" w:hAnsi="Times New Roman" w:cs="Times New Roman"/>
          <w:color w:val="000000"/>
          <w:sz w:val="24"/>
          <w:szCs w:val="24"/>
        </w:rPr>
        <w:t>→</w:t>
      </w:r>
      <w:r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822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AC8CFE5" w14:textId="0856AEED" w:rsidR="004E5BBD" w:rsidRPr="00B0518D" w:rsidRDefault="004E5BBD" w:rsidP="004E5BBD">
      <w:pPr>
        <w:tabs>
          <w:tab w:val="left" w:leader="underscore" w:pos="9072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45. I will finish the housework. Then</w:t>
      </w:r>
      <w:r w:rsidR="003E41E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will go to the supermarket to buy some food. </w:t>
      </w:r>
      <w:r w:rsidRPr="00F14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(WHEN)</w:t>
      </w:r>
    </w:p>
    <w:p w14:paraId="44DC4E12" w14:textId="5A775C29" w:rsidR="005F5291" w:rsidRPr="0018220F" w:rsidRDefault="005F5291" w:rsidP="00D84B38">
      <w:pPr>
        <w:tabs>
          <w:tab w:val="left" w:leader="underscore" w:pos="918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Wingdings" w:hAnsi="Times New Roman" w:cs="Times New Roman"/>
          <w:color w:val="000000"/>
          <w:sz w:val="24"/>
          <w:szCs w:val="24"/>
        </w:rPr>
        <w:t>→</w:t>
      </w:r>
      <w:r w:rsidRPr="00B0518D">
        <w:rPr>
          <w:rFonts w:ascii="Times New Roman" w:eastAsia="Wingdings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822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FA8A411" w14:textId="601FE8D7" w:rsidR="00E1501C" w:rsidRDefault="00E1501C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2ABE620" w14:textId="483FB8FD" w:rsidR="006D4B66" w:rsidRPr="00B0518D" w:rsidRDefault="006D4B66" w:rsidP="005E4607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 w:rsidR="001A6D0A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LISTENING</w:t>
      </w: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(1 point)</w:t>
      </w:r>
    </w:p>
    <w:p w14:paraId="27A82E72" w14:textId="77777777" w:rsidR="00942195" w:rsidRPr="00B0518D" w:rsidRDefault="00073CCA" w:rsidP="005E4607">
      <w:pPr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You will hear a conversation between a customer and a shop assistant</w:t>
      </w:r>
      <w:r w:rsidR="00942195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  <w:r w:rsidR="009A79DA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For each number from 46</w:t>
      </w:r>
      <w:r w:rsidR="00340704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to </w:t>
      </w:r>
      <w:r w:rsidR="009A79DA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50, </w:t>
      </w: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complete the form with suitable information</w:t>
      </w:r>
      <w:r w:rsidR="009A79DA"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. </w:t>
      </w:r>
    </w:p>
    <w:p w14:paraId="7A0A9690" w14:textId="77777777" w:rsidR="008E6DCA" w:rsidRPr="00B0518D" w:rsidRDefault="008E6DCA" w:rsidP="005E4607">
      <w:pPr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941"/>
      </w:tblGrid>
      <w:tr w:rsidR="008E6DCA" w:rsidRPr="00B0518D" w14:paraId="2F4016E3" w14:textId="77777777" w:rsidTr="006D3763">
        <w:trPr>
          <w:jc w:val="center"/>
        </w:trPr>
        <w:tc>
          <w:tcPr>
            <w:tcW w:w="6941" w:type="dxa"/>
            <w:shd w:val="clear" w:color="auto" w:fill="auto"/>
          </w:tcPr>
          <w:p w14:paraId="033F19A3" w14:textId="77777777" w:rsidR="008E6DCA" w:rsidRPr="00B0518D" w:rsidRDefault="008E6DCA" w:rsidP="006D37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51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SMART ELECTRICALS</w:t>
            </w:r>
          </w:p>
          <w:p w14:paraId="26C7377E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A895DF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Customer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Sophia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(46) _____________</w:t>
            </w:r>
          </w:p>
          <w:p w14:paraId="358A663A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Phone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number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(47) _____________</w:t>
            </w:r>
          </w:p>
          <w:p w14:paraId="19808D39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A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laptop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</w:t>
            </w:r>
          </w:p>
          <w:p w14:paraId="73B6887D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Problems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(48) _____________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strange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noise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C9F19DF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Battery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lasts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two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hours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EB06098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purchase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Monday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(49) _____________</w:t>
            </w:r>
          </w:p>
          <w:p w14:paraId="0F76863B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Warranty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Yes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No</w:t>
            </w:r>
          </w:p>
          <w:p w14:paraId="51084532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Note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Need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spellEnd"/>
            <w:r w:rsidRPr="00B05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(50) _____________</w:t>
            </w:r>
          </w:p>
          <w:p w14:paraId="45537F1B" w14:textId="77777777" w:rsidR="008E6DCA" w:rsidRPr="00B0518D" w:rsidRDefault="008E6DCA" w:rsidP="006D37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8BAC168" w14:textId="77777777" w:rsidR="00B23EE7" w:rsidRPr="00B0518D" w:rsidRDefault="00B23EE7" w:rsidP="005E4607">
      <w:pPr>
        <w:tabs>
          <w:tab w:val="left" w:leader="underscore" w:pos="9072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F9A7C70" w14:textId="77777777" w:rsidR="006D4B66" w:rsidRPr="00B0518D" w:rsidRDefault="006D03A1" w:rsidP="005E4607">
      <w:pPr>
        <w:tabs>
          <w:tab w:val="left" w:leader="underscore" w:pos="9072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EXTRA QUESTIONS</w:t>
      </w:r>
      <w:r w:rsidR="006E5C4A" w:rsidRPr="00B051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(1 point)</w:t>
      </w:r>
    </w:p>
    <w:p w14:paraId="24A49D5F" w14:textId="3146BCAF" w:rsidR="006E5C4A" w:rsidRPr="00B0518D" w:rsidRDefault="006E5C4A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Mark the letter A, B, C or D on your answer sheet to indicate the sentence that is closest in meaning to each of the following </w:t>
      </w:r>
      <w:r w:rsidR="006B54F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questions</w:t>
      </w: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5A360054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51. </w:t>
      </w:r>
      <w:r w:rsidR="009B601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returned the dress to the shop because it was badly made.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64B786E8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B23EE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They made the dress badly so I put it back to the shop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FBF5DCD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3E5EB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 I returned the dress, the shop made it badly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   </w:t>
      </w:r>
    </w:p>
    <w:p w14:paraId="1B7E746A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C62E5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dress was badly made because I took it back to the shop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D44D28F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EA7A4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Because the dress was badly made, I took it back to the shop</w:t>
      </w:r>
      <w:r w:rsidR="0030053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44E9FCD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52. </w:t>
      </w:r>
      <w:r w:rsidR="005475C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new shopping mall is really big</w:t>
      </w:r>
      <w:r w:rsidR="00C82A3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5475C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 thought it was smaller.</w:t>
      </w:r>
    </w:p>
    <w:p w14:paraId="47554BDF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ab/>
        <w:t xml:space="preserve">A. </w:t>
      </w:r>
      <w:r w:rsidR="00B2248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new shopping mall is bigger than I thought</w:t>
      </w:r>
      <w:r w:rsidR="003D4E49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E4C8008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B2248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new shopping mall isn’t as big as I thought</w:t>
      </w:r>
      <w:r w:rsidR="000F050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7D87A76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0D221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new shopping mall is the biggest one that I’ve thought</w:t>
      </w:r>
      <w:r w:rsidR="003F2CB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6DEEC9D" w14:textId="77777777" w:rsidR="008910CD" w:rsidRPr="00B0518D" w:rsidRDefault="008910CD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D. </w:t>
      </w:r>
      <w:r w:rsidR="00287A2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new shopping mall is smaller than I thought it was</w:t>
      </w:r>
      <w:r w:rsidR="00A90AEC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1282484" w14:textId="77777777" w:rsidR="006E5C4A" w:rsidRPr="00B0518D" w:rsidRDefault="006E5C4A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</w:p>
    <w:p w14:paraId="3C0DC1DB" w14:textId="0DF8661D" w:rsidR="009A4C37" w:rsidRPr="00B0518D" w:rsidRDefault="009A4C37" w:rsidP="005E4607">
      <w:pPr>
        <w:tabs>
          <w:tab w:val="left" w:pos="2552"/>
          <w:tab w:val="left" w:pos="6804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Mark the letter A, B, C or D on your answer sheet to indicate the option that best completes each of the following </w:t>
      </w:r>
      <w:r w:rsidR="006B54F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questions</w:t>
      </w:r>
      <w:r w:rsidRPr="00B0518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.</w:t>
      </w:r>
    </w:p>
    <w:p w14:paraId="76D2C998" w14:textId="0F46EA0E" w:rsidR="008822D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</w:t>
      </w:r>
      <w:r w:rsidR="00F0204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="008822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8822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A1774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will contact you when</w:t>
      </w:r>
      <w:r w:rsidR="008822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________.</w:t>
      </w:r>
      <w:r w:rsidR="008822D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 xml:space="preserve">A. </w:t>
      </w:r>
      <w:r w:rsidR="00A1774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="00A524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item</w:t>
      </w:r>
      <w:r w:rsidR="00A1774E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is back in stock</w:t>
      </w:r>
    </w:p>
    <w:p w14:paraId="0F8CC0A9" w14:textId="2E8DC486" w:rsidR="008822D6" w:rsidRPr="00B0518D" w:rsidRDefault="008822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A5245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item will be back in stock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</w:p>
    <w:p w14:paraId="25C7D15D" w14:textId="49409E96" w:rsidR="008822D6" w:rsidRPr="00B0518D" w:rsidRDefault="008822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667E2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will restock the item</w:t>
      </w:r>
    </w:p>
    <w:p w14:paraId="7DB79893" w14:textId="4F10C93E" w:rsidR="008822D6" w:rsidRPr="00B0518D" w:rsidRDefault="008822D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873BA2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restocked the item</w:t>
      </w:r>
    </w:p>
    <w:p w14:paraId="07653DA9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54. </w:t>
      </w:r>
      <w:r w:rsidR="005C1A9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Coco Chanel was one of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</w:t>
      </w:r>
      <w:r w:rsidR="005C1A9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the world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51FB326B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566A3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talented designer</w:t>
      </w:r>
    </w:p>
    <w:p w14:paraId="2CCA0B4A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44422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talented designers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</w:p>
    <w:p w14:paraId="5E1FD63F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5C1A9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most talented designer</w:t>
      </w:r>
      <w:r w:rsidR="00566A3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</w:p>
    <w:p w14:paraId="066B09DA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D. </w:t>
      </w:r>
      <w:r w:rsidR="006C3416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="005521CD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best talented designers</w:t>
      </w:r>
    </w:p>
    <w:p w14:paraId="5365B74D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55. </w:t>
      </w:r>
      <w:r w:rsidR="008A35AA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Contact the customer service department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_________.</w:t>
      </w:r>
    </w:p>
    <w:p w14:paraId="0035ED47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A. </w:t>
      </w:r>
      <w:r w:rsidR="003674C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if </w:t>
      </w:r>
      <w:r w:rsidR="00091547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complained about the business</w:t>
      </w:r>
    </w:p>
    <w:p w14:paraId="2FDC6A47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B. </w:t>
      </w:r>
      <w:r w:rsidR="003674C1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when </w:t>
      </w:r>
      <w:r w:rsidR="0028613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you want to make a complaint </w:t>
      </w:r>
    </w:p>
    <w:p w14:paraId="35E5E316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C. </w:t>
      </w:r>
      <w:r w:rsidR="0028613B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case you are making a complaint</w:t>
      </w:r>
    </w:p>
    <w:p w14:paraId="4F459B2F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D.</w:t>
      </w:r>
      <w:r w:rsidR="005E2FD3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41A6F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="009214B4" w:rsidRPr="00B0518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you want to complain</w:t>
      </w:r>
    </w:p>
    <w:p w14:paraId="3C5F2BE5" w14:textId="77777777" w:rsidR="00B51076" w:rsidRPr="00B0518D" w:rsidRDefault="00B51076" w:rsidP="005E4607">
      <w:pPr>
        <w:tabs>
          <w:tab w:val="left" w:pos="426"/>
          <w:tab w:val="left" w:pos="2552"/>
          <w:tab w:val="left" w:pos="4678"/>
          <w:tab w:val="left" w:pos="6804"/>
        </w:tabs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2A23D785" w14:textId="77777777" w:rsidR="00A15FD6" w:rsidRPr="00B0518D" w:rsidRDefault="00A15FD6" w:rsidP="005E4607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C0FCF4D" w14:textId="77777777" w:rsidR="00964C39" w:rsidRPr="00B0518D" w:rsidRDefault="00146A97" w:rsidP="005E4607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***</w:t>
      </w:r>
      <w:r w:rsidRPr="00B05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End – Of – Test</w:t>
      </w:r>
      <w:r w:rsidRPr="00B051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***</w:t>
      </w:r>
    </w:p>
    <w:sectPr w:rsidR="00964C39" w:rsidRPr="00B0518D" w:rsidSect="003A66EE">
      <w:footerReference w:type="default" r:id="rId9"/>
      <w:pgSz w:w="11909" w:h="16834" w:code="9"/>
      <w:pgMar w:top="1134" w:right="1134" w:bottom="1134" w:left="1134" w:header="680" w:footer="6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868A5" w14:textId="77777777" w:rsidR="009937FA" w:rsidRDefault="009937FA" w:rsidP="00146A97">
      <w:pPr>
        <w:spacing w:line="240" w:lineRule="auto"/>
      </w:pPr>
      <w:r>
        <w:separator/>
      </w:r>
    </w:p>
  </w:endnote>
  <w:endnote w:type="continuationSeparator" w:id="0">
    <w:p w14:paraId="454FC17A" w14:textId="77777777" w:rsidR="009937FA" w:rsidRDefault="009937FA" w:rsidP="00146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">
    <w:charset w:val="00"/>
    <w:family w:val="auto"/>
    <w:pitch w:val="variable"/>
    <w:sig w:usb0="800000AF" w:usb1="40000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7208" w14:textId="77777777" w:rsidR="00395F34" w:rsidRPr="00395F34" w:rsidRDefault="00395F34">
    <w:pPr>
      <w:pStyle w:val="Footer"/>
      <w:jc w:val="right"/>
      <w:rPr>
        <w:i/>
        <w:iCs/>
      </w:rPr>
    </w:pPr>
    <w:proofErr w:type="spellStart"/>
    <w:r w:rsidRPr="00395F34">
      <w:rPr>
        <w:i/>
        <w:iCs/>
      </w:rPr>
      <w:t>Page</w:t>
    </w:r>
    <w:proofErr w:type="spellEnd"/>
    <w:r w:rsidRPr="00395F34">
      <w:rPr>
        <w:i/>
        <w:iCs/>
      </w:rPr>
      <w:t xml:space="preserve"> </w:t>
    </w:r>
    <w:r w:rsidRPr="00395F34">
      <w:rPr>
        <w:b/>
        <w:bCs/>
        <w:i/>
        <w:iCs/>
      </w:rPr>
      <w:fldChar w:fldCharType="begin"/>
    </w:r>
    <w:r w:rsidRPr="00395F34">
      <w:rPr>
        <w:b/>
        <w:bCs/>
        <w:i/>
        <w:iCs/>
      </w:rPr>
      <w:instrText xml:space="preserve"> PAGE </w:instrText>
    </w:r>
    <w:r w:rsidRPr="00395F34">
      <w:rPr>
        <w:b/>
        <w:bCs/>
        <w:i/>
        <w:iCs/>
      </w:rPr>
      <w:fldChar w:fldCharType="separate"/>
    </w:r>
    <w:r w:rsidRPr="00395F34">
      <w:rPr>
        <w:b/>
        <w:bCs/>
        <w:i/>
        <w:iCs/>
        <w:noProof/>
      </w:rPr>
      <w:t>2</w:t>
    </w:r>
    <w:r w:rsidRPr="00395F34">
      <w:rPr>
        <w:b/>
        <w:bCs/>
        <w:i/>
        <w:iCs/>
      </w:rPr>
      <w:fldChar w:fldCharType="end"/>
    </w:r>
    <w:r w:rsidRPr="00395F34">
      <w:rPr>
        <w:i/>
        <w:iCs/>
      </w:rPr>
      <w:t xml:space="preserve"> </w:t>
    </w:r>
    <w:proofErr w:type="spellStart"/>
    <w:r w:rsidRPr="00395F34">
      <w:rPr>
        <w:i/>
        <w:iCs/>
      </w:rPr>
      <w:t>of</w:t>
    </w:r>
    <w:proofErr w:type="spellEnd"/>
    <w:r w:rsidRPr="00395F34">
      <w:rPr>
        <w:i/>
        <w:iCs/>
      </w:rPr>
      <w:t xml:space="preserve"> </w:t>
    </w:r>
    <w:r w:rsidRPr="00395F34">
      <w:rPr>
        <w:b/>
        <w:bCs/>
        <w:i/>
        <w:iCs/>
      </w:rPr>
      <w:fldChar w:fldCharType="begin"/>
    </w:r>
    <w:r w:rsidRPr="00395F34">
      <w:rPr>
        <w:b/>
        <w:bCs/>
        <w:i/>
        <w:iCs/>
      </w:rPr>
      <w:instrText xml:space="preserve"> NUMPAGES  </w:instrText>
    </w:r>
    <w:r w:rsidRPr="00395F34">
      <w:rPr>
        <w:b/>
        <w:bCs/>
        <w:i/>
        <w:iCs/>
      </w:rPr>
      <w:fldChar w:fldCharType="separate"/>
    </w:r>
    <w:r w:rsidRPr="00395F34">
      <w:rPr>
        <w:b/>
        <w:bCs/>
        <w:i/>
        <w:iCs/>
        <w:noProof/>
      </w:rPr>
      <w:t>2</w:t>
    </w:r>
    <w:r w:rsidRPr="00395F34">
      <w:rPr>
        <w:b/>
        <w:bCs/>
        <w:i/>
        <w:iCs/>
      </w:rPr>
      <w:fldChar w:fldCharType="end"/>
    </w:r>
  </w:p>
  <w:p w14:paraId="5DF69205" w14:textId="77777777" w:rsidR="00EC089D" w:rsidRDefault="00EC08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53AB" w14:textId="77777777" w:rsidR="009937FA" w:rsidRDefault="009937FA" w:rsidP="00146A97">
      <w:pPr>
        <w:spacing w:line="240" w:lineRule="auto"/>
      </w:pPr>
      <w:r>
        <w:separator/>
      </w:r>
    </w:p>
  </w:footnote>
  <w:footnote w:type="continuationSeparator" w:id="0">
    <w:p w14:paraId="30E5529B" w14:textId="77777777" w:rsidR="009937FA" w:rsidRDefault="009937FA" w:rsidP="00146A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B6D32"/>
    <w:multiLevelType w:val="multilevel"/>
    <w:tmpl w:val="76F0561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82D4870"/>
    <w:multiLevelType w:val="multilevel"/>
    <w:tmpl w:val="62DAD554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3C60F5"/>
    <w:multiLevelType w:val="multilevel"/>
    <w:tmpl w:val="63DA2EE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D25669D"/>
    <w:multiLevelType w:val="hybridMultilevel"/>
    <w:tmpl w:val="2340987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2640B"/>
    <w:multiLevelType w:val="hybridMultilevel"/>
    <w:tmpl w:val="A352F4B8"/>
    <w:lvl w:ilvl="0" w:tplc="EAE29314">
      <w:start w:val="4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5604E"/>
    <w:multiLevelType w:val="multilevel"/>
    <w:tmpl w:val="8E5E4874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6" w15:restartNumberingAfterBreak="0">
    <w:nsid w:val="130A0CA5"/>
    <w:multiLevelType w:val="multilevel"/>
    <w:tmpl w:val="20301C46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7" w15:restartNumberingAfterBreak="0">
    <w:nsid w:val="136129EF"/>
    <w:multiLevelType w:val="multilevel"/>
    <w:tmpl w:val="DE4238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8EB32D9"/>
    <w:multiLevelType w:val="hybridMultilevel"/>
    <w:tmpl w:val="A522954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07ED"/>
    <w:multiLevelType w:val="multilevel"/>
    <w:tmpl w:val="902ED806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0" w15:restartNumberingAfterBreak="0">
    <w:nsid w:val="1BBC3515"/>
    <w:multiLevelType w:val="multilevel"/>
    <w:tmpl w:val="2940FB16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1" w15:restartNumberingAfterBreak="0">
    <w:nsid w:val="1E95671E"/>
    <w:multiLevelType w:val="hybridMultilevel"/>
    <w:tmpl w:val="69207CCE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712AB"/>
    <w:multiLevelType w:val="multilevel"/>
    <w:tmpl w:val="C83E862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6262ABD"/>
    <w:multiLevelType w:val="hybridMultilevel"/>
    <w:tmpl w:val="37CC15D0"/>
    <w:lvl w:ilvl="0" w:tplc="800CCD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75BE7"/>
    <w:multiLevelType w:val="hybridMultilevel"/>
    <w:tmpl w:val="CD0AB84C"/>
    <w:lvl w:ilvl="0" w:tplc="DEDAD7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71CE9"/>
    <w:multiLevelType w:val="multilevel"/>
    <w:tmpl w:val="4768F4FE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6" w15:restartNumberingAfterBreak="0">
    <w:nsid w:val="3E947FD0"/>
    <w:multiLevelType w:val="multilevel"/>
    <w:tmpl w:val="885CA38C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04B3676"/>
    <w:multiLevelType w:val="hybridMultilevel"/>
    <w:tmpl w:val="CF48B5F2"/>
    <w:lvl w:ilvl="0" w:tplc="82A67BCC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B7BE7"/>
    <w:multiLevelType w:val="multilevel"/>
    <w:tmpl w:val="7B12DA60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9" w15:restartNumberingAfterBreak="0">
    <w:nsid w:val="45517BDB"/>
    <w:multiLevelType w:val="multilevel"/>
    <w:tmpl w:val="990E27CE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20" w15:restartNumberingAfterBreak="0">
    <w:nsid w:val="490B7554"/>
    <w:multiLevelType w:val="multilevel"/>
    <w:tmpl w:val="994EC4A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9336899"/>
    <w:multiLevelType w:val="multilevel"/>
    <w:tmpl w:val="651EB4D6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22" w15:restartNumberingAfterBreak="0">
    <w:nsid w:val="4DD24420"/>
    <w:multiLevelType w:val="multilevel"/>
    <w:tmpl w:val="B26C753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05F1740"/>
    <w:multiLevelType w:val="hybridMultilevel"/>
    <w:tmpl w:val="EA9AB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FD7AFE"/>
    <w:multiLevelType w:val="hybridMultilevel"/>
    <w:tmpl w:val="B4F0D246"/>
    <w:lvl w:ilvl="0" w:tplc="81983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72D85"/>
    <w:multiLevelType w:val="hybridMultilevel"/>
    <w:tmpl w:val="D94006FA"/>
    <w:lvl w:ilvl="0" w:tplc="D88C2F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1669B"/>
    <w:multiLevelType w:val="hybridMultilevel"/>
    <w:tmpl w:val="102CC32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27085"/>
    <w:multiLevelType w:val="multilevel"/>
    <w:tmpl w:val="C36A3BA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4AD1508"/>
    <w:multiLevelType w:val="hybridMultilevel"/>
    <w:tmpl w:val="D050084C"/>
    <w:lvl w:ilvl="0" w:tplc="007607E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25299"/>
    <w:multiLevelType w:val="hybridMultilevel"/>
    <w:tmpl w:val="075A70F0"/>
    <w:lvl w:ilvl="0" w:tplc="FE12BCA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92357"/>
    <w:multiLevelType w:val="multilevel"/>
    <w:tmpl w:val="C87E317E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31" w15:restartNumberingAfterBreak="0">
    <w:nsid w:val="68A25A66"/>
    <w:multiLevelType w:val="multilevel"/>
    <w:tmpl w:val="1AE2C40E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32" w15:restartNumberingAfterBreak="0">
    <w:nsid w:val="69036B64"/>
    <w:multiLevelType w:val="multilevel"/>
    <w:tmpl w:val="30905268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33" w15:restartNumberingAfterBreak="0">
    <w:nsid w:val="6A1A3EB4"/>
    <w:multiLevelType w:val="multilevel"/>
    <w:tmpl w:val="994EC4A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6B101C88"/>
    <w:multiLevelType w:val="multilevel"/>
    <w:tmpl w:val="9CB662FC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35" w15:restartNumberingAfterBreak="0">
    <w:nsid w:val="6C7A445B"/>
    <w:multiLevelType w:val="hybridMultilevel"/>
    <w:tmpl w:val="220EECB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97A0B"/>
    <w:multiLevelType w:val="hybridMultilevel"/>
    <w:tmpl w:val="94400202"/>
    <w:lvl w:ilvl="0" w:tplc="078A9A9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44B79"/>
    <w:multiLevelType w:val="multilevel"/>
    <w:tmpl w:val="6908B234"/>
    <w:lvl w:ilvl="0">
      <w:start w:val="1"/>
      <w:numFmt w:val="low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38" w15:restartNumberingAfterBreak="0">
    <w:nsid w:val="74315317"/>
    <w:multiLevelType w:val="multilevel"/>
    <w:tmpl w:val="FD5A1E38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39" w15:restartNumberingAfterBreak="0">
    <w:nsid w:val="76CF2850"/>
    <w:multiLevelType w:val="multilevel"/>
    <w:tmpl w:val="847E4A00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9492FA7"/>
    <w:multiLevelType w:val="hybridMultilevel"/>
    <w:tmpl w:val="A5A09CCA"/>
    <w:lvl w:ilvl="0" w:tplc="02AE3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BD2B15"/>
    <w:multiLevelType w:val="multilevel"/>
    <w:tmpl w:val="224E81C0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u w:val="none"/>
      </w:rPr>
    </w:lvl>
    <w:lvl w:ilvl="1">
      <w:start w:val="1"/>
      <w:numFmt w:val="lowerRoman"/>
      <w:lvlText w:val="%2.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42" w15:restartNumberingAfterBreak="0">
    <w:nsid w:val="7D463080"/>
    <w:multiLevelType w:val="hybridMultilevel"/>
    <w:tmpl w:val="CF64A576"/>
    <w:lvl w:ilvl="0" w:tplc="422E6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F0D3A"/>
    <w:multiLevelType w:val="multilevel"/>
    <w:tmpl w:val="B95209DA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7FC9118F"/>
    <w:multiLevelType w:val="hybridMultilevel"/>
    <w:tmpl w:val="DE608C44"/>
    <w:lvl w:ilvl="0" w:tplc="6672C30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154648">
    <w:abstractNumId w:val="30"/>
  </w:num>
  <w:num w:numId="2" w16cid:durableId="391277440">
    <w:abstractNumId w:val="21"/>
  </w:num>
  <w:num w:numId="3" w16cid:durableId="1354066856">
    <w:abstractNumId w:val="18"/>
  </w:num>
  <w:num w:numId="4" w16cid:durableId="1317536039">
    <w:abstractNumId w:val="10"/>
  </w:num>
  <w:num w:numId="5" w16cid:durableId="1545868180">
    <w:abstractNumId w:val="9"/>
  </w:num>
  <w:num w:numId="6" w16cid:durableId="947197467">
    <w:abstractNumId w:val="32"/>
  </w:num>
  <w:num w:numId="7" w16cid:durableId="789978625">
    <w:abstractNumId w:val="37"/>
  </w:num>
  <w:num w:numId="8" w16cid:durableId="1201280971">
    <w:abstractNumId w:val="38"/>
  </w:num>
  <w:num w:numId="9" w16cid:durableId="1847205494">
    <w:abstractNumId w:val="7"/>
  </w:num>
  <w:num w:numId="10" w16cid:durableId="1402095753">
    <w:abstractNumId w:val="41"/>
  </w:num>
  <w:num w:numId="11" w16cid:durableId="2071802328">
    <w:abstractNumId w:val="5"/>
  </w:num>
  <w:num w:numId="12" w16cid:durableId="1627352236">
    <w:abstractNumId w:val="2"/>
  </w:num>
  <w:num w:numId="13" w16cid:durableId="1243829936">
    <w:abstractNumId w:val="6"/>
  </w:num>
  <w:num w:numId="14" w16cid:durableId="1430616742">
    <w:abstractNumId w:val="34"/>
  </w:num>
  <w:num w:numId="15" w16cid:durableId="117652847">
    <w:abstractNumId w:val="43"/>
  </w:num>
  <w:num w:numId="16" w16cid:durableId="158735073">
    <w:abstractNumId w:val="27"/>
  </w:num>
  <w:num w:numId="17" w16cid:durableId="1353416246">
    <w:abstractNumId w:val="22"/>
  </w:num>
  <w:num w:numId="18" w16cid:durableId="803473850">
    <w:abstractNumId w:val="19"/>
  </w:num>
  <w:num w:numId="19" w16cid:durableId="1482386663">
    <w:abstractNumId w:val="31"/>
  </w:num>
  <w:num w:numId="20" w16cid:durableId="632372701">
    <w:abstractNumId w:val="1"/>
  </w:num>
  <w:num w:numId="21" w16cid:durableId="268512288">
    <w:abstractNumId w:val="20"/>
  </w:num>
  <w:num w:numId="22" w16cid:durableId="1928880128">
    <w:abstractNumId w:val="39"/>
  </w:num>
  <w:num w:numId="23" w16cid:durableId="987324583">
    <w:abstractNumId w:val="15"/>
  </w:num>
  <w:num w:numId="24" w16cid:durableId="1028262289">
    <w:abstractNumId w:val="12"/>
  </w:num>
  <w:num w:numId="25" w16cid:durableId="986545413">
    <w:abstractNumId w:val="0"/>
  </w:num>
  <w:num w:numId="26" w16cid:durableId="219097565">
    <w:abstractNumId w:val="16"/>
  </w:num>
  <w:num w:numId="27" w16cid:durableId="1077046532">
    <w:abstractNumId w:val="8"/>
  </w:num>
  <w:num w:numId="28" w16cid:durableId="2052916256">
    <w:abstractNumId w:val="26"/>
  </w:num>
  <w:num w:numId="29" w16cid:durableId="1933468691">
    <w:abstractNumId w:val="35"/>
  </w:num>
  <w:num w:numId="30" w16cid:durableId="1742097422">
    <w:abstractNumId w:val="11"/>
  </w:num>
  <w:num w:numId="31" w16cid:durableId="1787038160">
    <w:abstractNumId w:val="3"/>
  </w:num>
  <w:num w:numId="32" w16cid:durableId="877205995">
    <w:abstractNumId w:val="13"/>
  </w:num>
  <w:num w:numId="33" w16cid:durableId="324087547">
    <w:abstractNumId w:val="24"/>
  </w:num>
  <w:num w:numId="34" w16cid:durableId="2123452844">
    <w:abstractNumId w:val="14"/>
  </w:num>
  <w:num w:numId="35" w16cid:durableId="1832014679">
    <w:abstractNumId w:val="25"/>
  </w:num>
  <w:num w:numId="36" w16cid:durableId="2096390431">
    <w:abstractNumId w:val="42"/>
  </w:num>
  <w:num w:numId="37" w16cid:durableId="1041133715">
    <w:abstractNumId w:val="40"/>
  </w:num>
  <w:num w:numId="38" w16cid:durableId="2037925281">
    <w:abstractNumId w:val="29"/>
  </w:num>
  <w:num w:numId="39" w16cid:durableId="1936084780">
    <w:abstractNumId w:val="36"/>
  </w:num>
  <w:num w:numId="40" w16cid:durableId="232858126">
    <w:abstractNumId w:val="17"/>
  </w:num>
  <w:num w:numId="41" w16cid:durableId="532495147">
    <w:abstractNumId w:val="28"/>
  </w:num>
  <w:num w:numId="42" w16cid:durableId="286160309">
    <w:abstractNumId w:val="4"/>
  </w:num>
  <w:num w:numId="43" w16cid:durableId="1704095969">
    <w:abstractNumId w:val="33"/>
  </w:num>
  <w:num w:numId="44" w16cid:durableId="993605458">
    <w:abstractNumId w:val="23"/>
  </w:num>
  <w:num w:numId="45" w16cid:durableId="75871349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3NjI0MTE3NzUytjBV0lEKTi0uzszPAykwrAUAUgT7dywAAAA="/>
  </w:docVars>
  <w:rsids>
    <w:rsidRoot w:val="00C24E59"/>
    <w:rsid w:val="0000268D"/>
    <w:rsid w:val="00002962"/>
    <w:rsid w:val="00005184"/>
    <w:rsid w:val="00006A38"/>
    <w:rsid w:val="0001012E"/>
    <w:rsid w:val="00010695"/>
    <w:rsid w:val="00011CC9"/>
    <w:rsid w:val="00012146"/>
    <w:rsid w:val="00012BE2"/>
    <w:rsid w:val="0001321F"/>
    <w:rsid w:val="00013A59"/>
    <w:rsid w:val="00014516"/>
    <w:rsid w:val="00015250"/>
    <w:rsid w:val="00016ABD"/>
    <w:rsid w:val="00020EF0"/>
    <w:rsid w:val="0002333F"/>
    <w:rsid w:val="0002445A"/>
    <w:rsid w:val="00025CBA"/>
    <w:rsid w:val="000262DF"/>
    <w:rsid w:val="00034BAC"/>
    <w:rsid w:val="0003606C"/>
    <w:rsid w:val="000362C6"/>
    <w:rsid w:val="00037234"/>
    <w:rsid w:val="0004060D"/>
    <w:rsid w:val="00040694"/>
    <w:rsid w:val="00042080"/>
    <w:rsid w:val="00042591"/>
    <w:rsid w:val="00042B5C"/>
    <w:rsid w:val="00043C2F"/>
    <w:rsid w:val="00043E89"/>
    <w:rsid w:val="00044298"/>
    <w:rsid w:val="00044437"/>
    <w:rsid w:val="00044FAA"/>
    <w:rsid w:val="00051F18"/>
    <w:rsid w:val="00052F1F"/>
    <w:rsid w:val="000535D2"/>
    <w:rsid w:val="00054D22"/>
    <w:rsid w:val="00054EF5"/>
    <w:rsid w:val="0005527A"/>
    <w:rsid w:val="0005685A"/>
    <w:rsid w:val="00057C48"/>
    <w:rsid w:val="00061673"/>
    <w:rsid w:val="00064401"/>
    <w:rsid w:val="0006571B"/>
    <w:rsid w:val="00067DAD"/>
    <w:rsid w:val="00070046"/>
    <w:rsid w:val="00070697"/>
    <w:rsid w:val="00070D52"/>
    <w:rsid w:val="00070D88"/>
    <w:rsid w:val="00072641"/>
    <w:rsid w:val="00072DE5"/>
    <w:rsid w:val="00072E39"/>
    <w:rsid w:val="00073467"/>
    <w:rsid w:val="00073B44"/>
    <w:rsid w:val="00073CCA"/>
    <w:rsid w:val="00074450"/>
    <w:rsid w:val="0007558C"/>
    <w:rsid w:val="00075CDA"/>
    <w:rsid w:val="0007639B"/>
    <w:rsid w:val="00077519"/>
    <w:rsid w:val="00077BE3"/>
    <w:rsid w:val="00080BA8"/>
    <w:rsid w:val="00081719"/>
    <w:rsid w:val="000817F0"/>
    <w:rsid w:val="00082C73"/>
    <w:rsid w:val="00084C2D"/>
    <w:rsid w:val="00084DB2"/>
    <w:rsid w:val="00084E3E"/>
    <w:rsid w:val="00087FE8"/>
    <w:rsid w:val="00090304"/>
    <w:rsid w:val="00091547"/>
    <w:rsid w:val="00091B1E"/>
    <w:rsid w:val="0009230E"/>
    <w:rsid w:val="00092CB4"/>
    <w:rsid w:val="00092F28"/>
    <w:rsid w:val="000936AD"/>
    <w:rsid w:val="0009476A"/>
    <w:rsid w:val="000948BB"/>
    <w:rsid w:val="00096F5E"/>
    <w:rsid w:val="00096FC7"/>
    <w:rsid w:val="000A1E83"/>
    <w:rsid w:val="000A325F"/>
    <w:rsid w:val="000A38C1"/>
    <w:rsid w:val="000A3F2A"/>
    <w:rsid w:val="000A6D5D"/>
    <w:rsid w:val="000A72E2"/>
    <w:rsid w:val="000A77E1"/>
    <w:rsid w:val="000B01E2"/>
    <w:rsid w:val="000B11BC"/>
    <w:rsid w:val="000B1DEA"/>
    <w:rsid w:val="000B219E"/>
    <w:rsid w:val="000B4C30"/>
    <w:rsid w:val="000B5753"/>
    <w:rsid w:val="000B690D"/>
    <w:rsid w:val="000B6DD1"/>
    <w:rsid w:val="000B70DB"/>
    <w:rsid w:val="000C19FB"/>
    <w:rsid w:val="000C227D"/>
    <w:rsid w:val="000C2468"/>
    <w:rsid w:val="000C29CF"/>
    <w:rsid w:val="000C3952"/>
    <w:rsid w:val="000C6261"/>
    <w:rsid w:val="000C6421"/>
    <w:rsid w:val="000C68FB"/>
    <w:rsid w:val="000C7B0A"/>
    <w:rsid w:val="000D0E67"/>
    <w:rsid w:val="000D1268"/>
    <w:rsid w:val="000D1472"/>
    <w:rsid w:val="000D2212"/>
    <w:rsid w:val="000D2510"/>
    <w:rsid w:val="000D33B1"/>
    <w:rsid w:val="000E07A5"/>
    <w:rsid w:val="000E50E4"/>
    <w:rsid w:val="000E6F49"/>
    <w:rsid w:val="000E7B42"/>
    <w:rsid w:val="000E7DFE"/>
    <w:rsid w:val="000F0502"/>
    <w:rsid w:val="000F103C"/>
    <w:rsid w:val="000F1A6D"/>
    <w:rsid w:val="000F1F2E"/>
    <w:rsid w:val="000F526F"/>
    <w:rsid w:val="000F636C"/>
    <w:rsid w:val="000F6965"/>
    <w:rsid w:val="000F762F"/>
    <w:rsid w:val="000F7963"/>
    <w:rsid w:val="000F7AEF"/>
    <w:rsid w:val="001006A2"/>
    <w:rsid w:val="00100A1E"/>
    <w:rsid w:val="001014A5"/>
    <w:rsid w:val="00101D6C"/>
    <w:rsid w:val="001021A5"/>
    <w:rsid w:val="00102932"/>
    <w:rsid w:val="00103355"/>
    <w:rsid w:val="001043AF"/>
    <w:rsid w:val="0010456E"/>
    <w:rsid w:val="00105962"/>
    <w:rsid w:val="0010658C"/>
    <w:rsid w:val="00106A5C"/>
    <w:rsid w:val="00106ACD"/>
    <w:rsid w:val="00107993"/>
    <w:rsid w:val="001128D0"/>
    <w:rsid w:val="00112DC5"/>
    <w:rsid w:val="00112E20"/>
    <w:rsid w:val="001139DB"/>
    <w:rsid w:val="00115AB3"/>
    <w:rsid w:val="001167B3"/>
    <w:rsid w:val="00116971"/>
    <w:rsid w:val="00117663"/>
    <w:rsid w:val="0012031A"/>
    <w:rsid w:val="001206F9"/>
    <w:rsid w:val="00120A95"/>
    <w:rsid w:val="00120E77"/>
    <w:rsid w:val="00121E30"/>
    <w:rsid w:val="00122B88"/>
    <w:rsid w:val="00123489"/>
    <w:rsid w:val="001235BA"/>
    <w:rsid w:val="00123899"/>
    <w:rsid w:val="001249AD"/>
    <w:rsid w:val="00124B5F"/>
    <w:rsid w:val="0012653B"/>
    <w:rsid w:val="001267C0"/>
    <w:rsid w:val="00127BA7"/>
    <w:rsid w:val="0013094D"/>
    <w:rsid w:val="00130D34"/>
    <w:rsid w:val="0013412A"/>
    <w:rsid w:val="00135656"/>
    <w:rsid w:val="00141F13"/>
    <w:rsid w:val="00144716"/>
    <w:rsid w:val="00146A42"/>
    <w:rsid w:val="00146A97"/>
    <w:rsid w:val="001518D2"/>
    <w:rsid w:val="00151DA4"/>
    <w:rsid w:val="00152085"/>
    <w:rsid w:val="00152696"/>
    <w:rsid w:val="00152739"/>
    <w:rsid w:val="001529A3"/>
    <w:rsid w:val="00153236"/>
    <w:rsid w:val="00156E44"/>
    <w:rsid w:val="00161DDD"/>
    <w:rsid w:val="001639BB"/>
    <w:rsid w:val="00164533"/>
    <w:rsid w:val="001652B0"/>
    <w:rsid w:val="00166332"/>
    <w:rsid w:val="0016683C"/>
    <w:rsid w:val="00167BD9"/>
    <w:rsid w:val="00170933"/>
    <w:rsid w:val="001728F1"/>
    <w:rsid w:val="00172E4D"/>
    <w:rsid w:val="00173F61"/>
    <w:rsid w:val="00173FFE"/>
    <w:rsid w:val="00175033"/>
    <w:rsid w:val="001801F3"/>
    <w:rsid w:val="00180547"/>
    <w:rsid w:val="0018058F"/>
    <w:rsid w:val="0018090A"/>
    <w:rsid w:val="00180C24"/>
    <w:rsid w:val="00180D1D"/>
    <w:rsid w:val="00181EFB"/>
    <w:rsid w:val="0018220F"/>
    <w:rsid w:val="00184107"/>
    <w:rsid w:val="001858FC"/>
    <w:rsid w:val="00186D6F"/>
    <w:rsid w:val="00190255"/>
    <w:rsid w:val="001906B6"/>
    <w:rsid w:val="0019139F"/>
    <w:rsid w:val="00192F75"/>
    <w:rsid w:val="00193837"/>
    <w:rsid w:val="00194FD2"/>
    <w:rsid w:val="0019565F"/>
    <w:rsid w:val="00195A91"/>
    <w:rsid w:val="001960BC"/>
    <w:rsid w:val="001963D7"/>
    <w:rsid w:val="00197B42"/>
    <w:rsid w:val="001A05ED"/>
    <w:rsid w:val="001A170D"/>
    <w:rsid w:val="001A3497"/>
    <w:rsid w:val="001A3D23"/>
    <w:rsid w:val="001A43D3"/>
    <w:rsid w:val="001A4570"/>
    <w:rsid w:val="001A4685"/>
    <w:rsid w:val="001A6457"/>
    <w:rsid w:val="001A6CC0"/>
    <w:rsid w:val="001A6D0A"/>
    <w:rsid w:val="001A6DD8"/>
    <w:rsid w:val="001A71A3"/>
    <w:rsid w:val="001B06B0"/>
    <w:rsid w:val="001B0919"/>
    <w:rsid w:val="001B0C60"/>
    <w:rsid w:val="001B2EC0"/>
    <w:rsid w:val="001B3874"/>
    <w:rsid w:val="001B5197"/>
    <w:rsid w:val="001B561A"/>
    <w:rsid w:val="001B6D51"/>
    <w:rsid w:val="001B7521"/>
    <w:rsid w:val="001B7A5F"/>
    <w:rsid w:val="001C0318"/>
    <w:rsid w:val="001C13DF"/>
    <w:rsid w:val="001C1A65"/>
    <w:rsid w:val="001C24AD"/>
    <w:rsid w:val="001C3937"/>
    <w:rsid w:val="001D09CF"/>
    <w:rsid w:val="001D1465"/>
    <w:rsid w:val="001D38CA"/>
    <w:rsid w:val="001D39F8"/>
    <w:rsid w:val="001D3FE1"/>
    <w:rsid w:val="001D467F"/>
    <w:rsid w:val="001D4D5F"/>
    <w:rsid w:val="001D5E55"/>
    <w:rsid w:val="001D6584"/>
    <w:rsid w:val="001D65BE"/>
    <w:rsid w:val="001D74A4"/>
    <w:rsid w:val="001D7591"/>
    <w:rsid w:val="001D7BBE"/>
    <w:rsid w:val="001D7D7B"/>
    <w:rsid w:val="001E0464"/>
    <w:rsid w:val="001E13FA"/>
    <w:rsid w:val="001E1D57"/>
    <w:rsid w:val="001E2C15"/>
    <w:rsid w:val="001E31DD"/>
    <w:rsid w:val="001E3278"/>
    <w:rsid w:val="001E3DE3"/>
    <w:rsid w:val="001E52F1"/>
    <w:rsid w:val="001E58EA"/>
    <w:rsid w:val="001E6D7B"/>
    <w:rsid w:val="001E6EC3"/>
    <w:rsid w:val="001E7093"/>
    <w:rsid w:val="001F0896"/>
    <w:rsid w:val="001F0CC5"/>
    <w:rsid w:val="001F14E3"/>
    <w:rsid w:val="001F15B3"/>
    <w:rsid w:val="001F3181"/>
    <w:rsid w:val="001F3AFE"/>
    <w:rsid w:val="001F4BA6"/>
    <w:rsid w:val="00201428"/>
    <w:rsid w:val="0020288B"/>
    <w:rsid w:val="00203FB6"/>
    <w:rsid w:val="00204272"/>
    <w:rsid w:val="00204D78"/>
    <w:rsid w:val="0020669F"/>
    <w:rsid w:val="002073D5"/>
    <w:rsid w:val="00207EBB"/>
    <w:rsid w:val="0021177A"/>
    <w:rsid w:val="002133EB"/>
    <w:rsid w:val="00213676"/>
    <w:rsid w:val="00215076"/>
    <w:rsid w:val="0021720A"/>
    <w:rsid w:val="0022016F"/>
    <w:rsid w:val="00221DA7"/>
    <w:rsid w:val="002245F1"/>
    <w:rsid w:val="00224BA2"/>
    <w:rsid w:val="00224FB7"/>
    <w:rsid w:val="002276A9"/>
    <w:rsid w:val="00227755"/>
    <w:rsid w:val="0022794D"/>
    <w:rsid w:val="00227958"/>
    <w:rsid w:val="0023048E"/>
    <w:rsid w:val="00231E63"/>
    <w:rsid w:val="00233C2A"/>
    <w:rsid w:val="00237A96"/>
    <w:rsid w:val="00237C48"/>
    <w:rsid w:val="00237E2B"/>
    <w:rsid w:val="00240A3F"/>
    <w:rsid w:val="00241226"/>
    <w:rsid w:val="002418B2"/>
    <w:rsid w:val="00242550"/>
    <w:rsid w:val="00242C82"/>
    <w:rsid w:val="002433D0"/>
    <w:rsid w:val="002458E7"/>
    <w:rsid w:val="00246FCE"/>
    <w:rsid w:val="0024789E"/>
    <w:rsid w:val="00247E75"/>
    <w:rsid w:val="00250556"/>
    <w:rsid w:val="0025062C"/>
    <w:rsid w:val="00253E62"/>
    <w:rsid w:val="00255690"/>
    <w:rsid w:val="002557DD"/>
    <w:rsid w:val="00256792"/>
    <w:rsid w:val="00262D33"/>
    <w:rsid w:val="00262ECB"/>
    <w:rsid w:val="00264664"/>
    <w:rsid w:val="00264A3C"/>
    <w:rsid w:val="002658AA"/>
    <w:rsid w:val="00265991"/>
    <w:rsid w:val="00267AE3"/>
    <w:rsid w:val="002709BC"/>
    <w:rsid w:val="00272F73"/>
    <w:rsid w:val="00273094"/>
    <w:rsid w:val="00275E16"/>
    <w:rsid w:val="00275ED0"/>
    <w:rsid w:val="00276303"/>
    <w:rsid w:val="00280529"/>
    <w:rsid w:val="00281598"/>
    <w:rsid w:val="002843A1"/>
    <w:rsid w:val="002851A7"/>
    <w:rsid w:val="002852FC"/>
    <w:rsid w:val="00285302"/>
    <w:rsid w:val="0028585A"/>
    <w:rsid w:val="00285C8A"/>
    <w:rsid w:val="00285C91"/>
    <w:rsid w:val="0028613B"/>
    <w:rsid w:val="00286194"/>
    <w:rsid w:val="002867B6"/>
    <w:rsid w:val="00287A23"/>
    <w:rsid w:val="00290860"/>
    <w:rsid w:val="00291202"/>
    <w:rsid w:val="00291A08"/>
    <w:rsid w:val="00292EE7"/>
    <w:rsid w:val="00294F68"/>
    <w:rsid w:val="002965A7"/>
    <w:rsid w:val="002965B1"/>
    <w:rsid w:val="00297BFA"/>
    <w:rsid w:val="002A066C"/>
    <w:rsid w:val="002A0CB3"/>
    <w:rsid w:val="002A26E5"/>
    <w:rsid w:val="002A498A"/>
    <w:rsid w:val="002A5951"/>
    <w:rsid w:val="002A70CA"/>
    <w:rsid w:val="002B1703"/>
    <w:rsid w:val="002B1EAF"/>
    <w:rsid w:val="002B2755"/>
    <w:rsid w:val="002B387F"/>
    <w:rsid w:val="002B54F8"/>
    <w:rsid w:val="002B6EA6"/>
    <w:rsid w:val="002B746F"/>
    <w:rsid w:val="002B7776"/>
    <w:rsid w:val="002C0074"/>
    <w:rsid w:val="002C04D4"/>
    <w:rsid w:val="002C2DEF"/>
    <w:rsid w:val="002C35B8"/>
    <w:rsid w:val="002C3646"/>
    <w:rsid w:val="002C4047"/>
    <w:rsid w:val="002C4A02"/>
    <w:rsid w:val="002C4AA2"/>
    <w:rsid w:val="002C4CCC"/>
    <w:rsid w:val="002C4E27"/>
    <w:rsid w:val="002C4E45"/>
    <w:rsid w:val="002D1960"/>
    <w:rsid w:val="002D4BC3"/>
    <w:rsid w:val="002D4DFD"/>
    <w:rsid w:val="002D520B"/>
    <w:rsid w:val="002D5579"/>
    <w:rsid w:val="002D7117"/>
    <w:rsid w:val="002D7A02"/>
    <w:rsid w:val="002E0754"/>
    <w:rsid w:val="002E1E44"/>
    <w:rsid w:val="002E29C2"/>
    <w:rsid w:val="002E3037"/>
    <w:rsid w:val="002E4599"/>
    <w:rsid w:val="002E46A8"/>
    <w:rsid w:val="002F2C3C"/>
    <w:rsid w:val="002F38E4"/>
    <w:rsid w:val="002F4039"/>
    <w:rsid w:val="002F4FBE"/>
    <w:rsid w:val="00300127"/>
    <w:rsid w:val="00300532"/>
    <w:rsid w:val="0030223C"/>
    <w:rsid w:val="003043C8"/>
    <w:rsid w:val="003066B0"/>
    <w:rsid w:val="00306CCB"/>
    <w:rsid w:val="00306E0C"/>
    <w:rsid w:val="00310641"/>
    <w:rsid w:val="003108EC"/>
    <w:rsid w:val="003127A9"/>
    <w:rsid w:val="0031340A"/>
    <w:rsid w:val="003167DC"/>
    <w:rsid w:val="00316E16"/>
    <w:rsid w:val="003175D4"/>
    <w:rsid w:val="0031787B"/>
    <w:rsid w:val="00322C0E"/>
    <w:rsid w:val="00323214"/>
    <w:rsid w:val="00323C92"/>
    <w:rsid w:val="00323CDD"/>
    <w:rsid w:val="003247BF"/>
    <w:rsid w:val="003260A8"/>
    <w:rsid w:val="003265D0"/>
    <w:rsid w:val="0032676D"/>
    <w:rsid w:val="0032747B"/>
    <w:rsid w:val="00330217"/>
    <w:rsid w:val="00331582"/>
    <w:rsid w:val="00331A71"/>
    <w:rsid w:val="0033253E"/>
    <w:rsid w:val="00334AF8"/>
    <w:rsid w:val="00335EFC"/>
    <w:rsid w:val="003374BE"/>
    <w:rsid w:val="003403AF"/>
    <w:rsid w:val="00340704"/>
    <w:rsid w:val="00340741"/>
    <w:rsid w:val="0034079D"/>
    <w:rsid w:val="00341465"/>
    <w:rsid w:val="00341FAA"/>
    <w:rsid w:val="00343ECB"/>
    <w:rsid w:val="00344F70"/>
    <w:rsid w:val="00345D1A"/>
    <w:rsid w:val="00351FB3"/>
    <w:rsid w:val="003522AA"/>
    <w:rsid w:val="00353028"/>
    <w:rsid w:val="0035325F"/>
    <w:rsid w:val="0035440D"/>
    <w:rsid w:val="00354836"/>
    <w:rsid w:val="003554FE"/>
    <w:rsid w:val="003558AB"/>
    <w:rsid w:val="00356ABC"/>
    <w:rsid w:val="0035784F"/>
    <w:rsid w:val="00360E3D"/>
    <w:rsid w:val="00361986"/>
    <w:rsid w:val="00363CDE"/>
    <w:rsid w:val="003674C1"/>
    <w:rsid w:val="0037146F"/>
    <w:rsid w:val="0037351B"/>
    <w:rsid w:val="00373942"/>
    <w:rsid w:val="00374278"/>
    <w:rsid w:val="003750B2"/>
    <w:rsid w:val="00375F94"/>
    <w:rsid w:val="00376865"/>
    <w:rsid w:val="003778CA"/>
    <w:rsid w:val="00377E11"/>
    <w:rsid w:val="003814FE"/>
    <w:rsid w:val="00381C02"/>
    <w:rsid w:val="00382F8D"/>
    <w:rsid w:val="00384F5C"/>
    <w:rsid w:val="00385607"/>
    <w:rsid w:val="00385763"/>
    <w:rsid w:val="0038669C"/>
    <w:rsid w:val="00386706"/>
    <w:rsid w:val="00386DD8"/>
    <w:rsid w:val="00392010"/>
    <w:rsid w:val="00392130"/>
    <w:rsid w:val="00392F0B"/>
    <w:rsid w:val="003948B2"/>
    <w:rsid w:val="00394DC9"/>
    <w:rsid w:val="003957D2"/>
    <w:rsid w:val="003957ED"/>
    <w:rsid w:val="003958B9"/>
    <w:rsid w:val="003959C0"/>
    <w:rsid w:val="00395F34"/>
    <w:rsid w:val="003968AE"/>
    <w:rsid w:val="00396D50"/>
    <w:rsid w:val="00396EBA"/>
    <w:rsid w:val="0039792E"/>
    <w:rsid w:val="003A1000"/>
    <w:rsid w:val="003A24CC"/>
    <w:rsid w:val="003A3571"/>
    <w:rsid w:val="003A3BE1"/>
    <w:rsid w:val="003A3D2E"/>
    <w:rsid w:val="003A46EE"/>
    <w:rsid w:val="003A5721"/>
    <w:rsid w:val="003A6240"/>
    <w:rsid w:val="003A66EE"/>
    <w:rsid w:val="003A6AC8"/>
    <w:rsid w:val="003A6C76"/>
    <w:rsid w:val="003A700D"/>
    <w:rsid w:val="003A7F17"/>
    <w:rsid w:val="003B0672"/>
    <w:rsid w:val="003B0823"/>
    <w:rsid w:val="003B0C5A"/>
    <w:rsid w:val="003B168E"/>
    <w:rsid w:val="003B1A60"/>
    <w:rsid w:val="003B22C4"/>
    <w:rsid w:val="003B2446"/>
    <w:rsid w:val="003B283C"/>
    <w:rsid w:val="003B3B48"/>
    <w:rsid w:val="003B3B75"/>
    <w:rsid w:val="003B52CA"/>
    <w:rsid w:val="003B75E0"/>
    <w:rsid w:val="003B7B6C"/>
    <w:rsid w:val="003C0350"/>
    <w:rsid w:val="003C0F2F"/>
    <w:rsid w:val="003C17F8"/>
    <w:rsid w:val="003C4BC4"/>
    <w:rsid w:val="003C6DE1"/>
    <w:rsid w:val="003C75A2"/>
    <w:rsid w:val="003C7725"/>
    <w:rsid w:val="003C7E06"/>
    <w:rsid w:val="003D0414"/>
    <w:rsid w:val="003D2A38"/>
    <w:rsid w:val="003D2F97"/>
    <w:rsid w:val="003D3683"/>
    <w:rsid w:val="003D451A"/>
    <w:rsid w:val="003D4A6D"/>
    <w:rsid w:val="003D4E49"/>
    <w:rsid w:val="003D7406"/>
    <w:rsid w:val="003D7712"/>
    <w:rsid w:val="003D796F"/>
    <w:rsid w:val="003D7A60"/>
    <w:rsid w:val="003D7B40"/>
    <w:rsid w:val="003E05BE"/>
    <w:rsid w:val="003E1AEF"/>
    <w:rsid w:val="003E37F7"/>
    <w:rsid w:val="003E41E5"/>
    <w:rsid w:val="003E420D"/>
    <w:rsid w:val="003E5EBC"/>
    <w:rsid w:val="003F2833"/>
    <w:rsid w:val="003F2CBD"/>
    <w:rsid w:val="003F636E"/>
    <w:rsid w:val="00400EFB"/>
    <w:rsid w:val="00401F4D"/>
    <w:rsid w:val="00403698"/>
    <w:rsid w:val="004042C4"/>
    <w:rsid w:val="0040758F"/>
    <w:rsid w:val="00411297"/>
    <w:rsid w:val="00413113"/>
    <w:rsid w:val="0041576F"/>
    <w:rsid w:val="0041599C"/>
    <w:rsid w:val="004163AF"/>
    <w:rsid w:val="00416E9A"/>
    <w:rsid w:val="00417850"/>
    <w:rsid w:val="00417D31"/>
    <w:rsid w:val="0042222E"/>
    <w:rsid w:val="004245DB"/>
    <w:rsid w:val="004259F2"/>
    <w:rsid w:val="00426173"/>
    <w:rsid w:val="004263B8"/>
    <w:rsid w:val="00431593"/>
    <w:rsid w:val="00431FC5"/>
    <w:rsid w:val="00432484"/>
    <w:rsid w:val="00432AF8"/>
    <w:rsid w:val="00433521"/>
    <w:rsid w:val="00433815"/>
    <w:rsid w:val="00434772"/>
    <w:rsid w:val="00434A0A"/>
    <w:rsid w:val="00434EED"/>
    <w:rsid w:val="004352E4"/>
    <w:rsid w:val="00435F69"/>
    <w:rsid w:val="00437504"/>
    <w:rsid w:val="00437980"/>
    <w:rsid w:val="004412C4"/>
    <w:rsid w:val="00441D3C"/>
    <w:rsid w:val="0044256C"/>
    <w:rsid w:val="004433D2"/>
    <w:rsid w:val="00444221"/>
    <w:rsid w:val="00444783"/>
    <w:rsid w:val="00445183"/>
    <w:rsid w:val="0044559E"/>
    <w:rsid w:val="00446732"/>
    <w:rsid w:val="00446D49"/>
    <w:rsid w:val="00447183"/>
    <w:rsid w:val="00452193"/>
    <w:rsid w:val="00452697"/>
    <w:rsid w:val="00453F80"/>
    <w:rsid w:val="00455491"/>
    <w:rsid w:val="00455AB1"/>
    <w:rsid w:val="00455E2B"/>
    <w:rsid w:val="00457D61"/>
    <w:rsid w:val="0046020D"/>
    <w:rsid w:val="00460EE5"/>
    <w:rsid w:val="004612AD"/>
    <w:rsid w:val="00463726"/>
    <w:rsid w:val="004639F6"/>
    <w:rsid w:val="00466395"/>
    <w:rsid w:val="00466C8B"/>
    <w:rsid w:val="00467365"/>
    <w:rsid w:val="00467530"/>
    <w:rsid w:val="004709A6"/>
    <w:rsid w:val="004711A8"/>
    <w:rsid w:val="00472839"/>
    <w:rsid w:val="00472C3F"/>
    <w:rsid w:val="0047460C"/>
    <w:rsid w:val="004749BA"/>
    <w:rsid w:val="00480579"/>
    <w:rsid w:val="0048163A"/>
    <w:rsid w:val="004818CA"/>
    <w:rsid w:val="00481B80"/>
    <w:rsid w:val="0048315C"/>
    <w:rsid w:val="004842B4"/>
    <w:rsid w:val="00484374"/>
    <w:rsid w:val="00484F33"/>
    <w:rsid w:val="004869D4"/>
    <w:rsid w:val="00487A9D"/>
    <w:rsid w:val="00492C26"/>
    <w:rsid w:val="00493376"/>
    <w:rsid w:val="0049546C"/>
    <w:rsid w:val="004957D9"/>
    <w:rsid w:val="00495814"/>
    <w:rsid w:val="0049640D"/>
    <w:rsid w:val="004A00E6"/>
    <w:rsid w:val="004A1A4F"/>
    <w:rsid w:val="004A1DE0"/>
    <w:rsid w:val="004A2412"/>
    <w:rsid w:val="004A33C5"/>
    <w:rsid w:val="004A380D"/>
    <w:rsid w:val="004A3AC5"/>
    <w:rsid w:val="004A3E59"/>
    <w:rsid w:val="004A4105"/>
    <w:rsid w:val="004A4408"/>
    <w:rsid w:val="004A4B64"/>
    <w:rsid w:val="004A50D1"/>
    <w:rsid w:val="004B06CE"/>
    <w:rsid w:val="004B13C5"/>
    <w:rsid w:val="004B1547"/>
    <w:rsid w:val="004B330B"/>
    <w:rsid w:val="004B3948"/>
    <w:rsid w:val="004B3E3C"/>
    <w:rsid w:val="004B50F8"/>
    <w:rsid w:val="004B5D1C"/>
    <w:rsid w:val="004B654D"/>
    <w:rsid w:val="004B6A42"/>
    <w:rsid w:val="004B6AB3"/>
    <w:rsid w:val="004B721C"/>
    <w:rsid w:val="004C0A67"/>
    <w:rsid w:val="004C0D2B"/>
    <w:rsid w:val="004C31A9"/>
    <w:rsid w:val="004C3E0E"/>
    <w:rsid w:val="004C5CAB"/>
    <w:rsid w:val="004C5CF5"/>
    <w:rsid w:val="004C6924"/>
    <w:rsid w:val="004C71E4"/>
    <w:rsid w:val="004D0B9C"/>
    <w:rsid w:val="004D30D7"/>
    <w:rsid w:val="004D538F"/>
    <w:rsid w:val="004D579B"/>
    <w:rsid w:val="004D6586"/>
    <w:rsid w:val="004D7354"/>
    <w:rsid w:val="004E0BA7"/>
    <w:rsid w:val="004E29B4"/>
    <w:rsid w:val="004E40EC"/>
    <w:rsid w:val="004E5BBD"/>
    <w:rsid w:val="004E6BD6"/>
    <w:rsid w:val="004E6EFD"/>
    <w:rsid w:val="004E76B6"/>
    <w:rsid w:val="004F058A"/>
    <w:rsid w:val="004F0E1C"/>
    <w:rsid w:val="004F2277"/>
    <w:rsid w:val="004F3A14"/>
    <w:rsid w:val="004F51CC"/>
    <w:rsid w:val="004F55C9"/>
    <w:rsid w:val="004F5903"/>
    <w:rsid w:val="004F5A9D"/>
    <w:rsid w:val="004F67A4"/>
    <w:rsid w:val="004F6CDE"/>
    <w:rsid w:val="005010A9"/>
    <w:rsid w:val="005033FE"/>
    <w:rsid w:val="00505534"/>
    <w:rsid w:val="00505F07"/>
    <w:rsid w:val="00506E44"/>
    <w:rsid w:val="0050731B"/>
    <w:rsid w:val="00507E5A"/>
    <w:rsid w:val="00507EF4"/>
    <w:rsid w:val="00512E9F"/>
    <w:rsid w:val="00513D09"/>
    <w:rsid w:val="00515FDE"/>
    <w:rsid w:val="005161A2"/>
    <w:rsid w:val="00516CA2"/>
    <w:rsid w:val="0052030E"/>
    <w:rsid w:val="0052038E"/>
    <w:rsid w:val="0052049B"/>
    <w:rsid w:val="005216B1"/>
    <w:rsid w:val="00521834"/>
    <w:rsid w:val="0052478F"/>
    <w:rsid w:val="00525BA6"/>
    <w:rsid w:val="00525F3C"/>
    <w:rsid w:val="0052654A"/>
    <w:rsid w:val="00526893"/>
    <w:rsid w:val="00530A9E"/>
    <w:rsid w:val="00531B0B"/>
    <w:rsid w:val="005348E6"/>
    <w:rsid w:val="00535811"/>
    <w:rsid w:val="005359D3"/>
    <w:rsid w:val="00535D60"/>
    <w:rsid w:val="00537277"/>
    <w:rsid w:val="00541F3B"/>
    <w:rsid w:val="005424C3"/>
    <w:rsid w:val="00542589"/>
    <w:rsid w:val="005429E9"/>
    <w:rsid w:val="00542AEA"/>
    <w:rsid w:val="0054412B"/>
    <w:rsid w:val="005443FD"/>
    <w:rsid w:val="005453A4"/>
    <w:rsid w:val="00545D0E"/>
    <w:rsid w:val="00545DA4"/>
    <w:rsid w:val="005475C2"/>
    <w:rsid w:val="00547F1D"/>
    <w:rsid w:val="00550F91"/>
    <w:rsid w:val="005514FE"/>
    <w:rsid w:val="005521CD"/>
    <w:rsid w:val="00552C96"/>
    <w:rsid w:val="00553051"/>
    <w:rsid w:val="005540CB"/>
    <w:rsid w:val="0055412A"/>
    <w:rsid w:val="0055637B"/>
    <w:rsid w:val="005565F3"/>
    <w:rsid w:val="00557A6C"/>
    <w:rsid w:val="00557C14"/>
    <w:rsid w:val="00557DC0"/>
    <w:rsid w:val="00560788"/>
    <w:rsid w:val="00561091"/>
    <w:rsid w:val="0056186F"/>
    <w:rsid w:val="005622C4"/>
    <w:rsid w:val="00563752"/>
    <w:rsid w:val="00565922"/>
    <w:rsid w:val="00566A3D"/>
    <w:rsid w:val="00567B97"/>
    <w:rsid w:val="0057049B"/>
    <w:rsid w:val="005714D6"/>
    <w:rsid w:val="00571B3D"/>
    <w:rsid w:val="005731C7"/>
    <w:rsid w:val="005756FB"/>
    <w:rsid w:val="00576DB7"/>
    <w:rsid w:val="005773C4"/>
    <w:rsid w:val="0058107C"/>
    <w:rsid w:val="00581674"/>
    <w:rsid w:val="00581E66"/>
    <w:rsid w:val="0058352A"/>
    <w:rsid w:val="00584997"/>
    <w:rsid w:val="00584EB0"/>
    <w:rsid w:val="00585AB8"/>
    <w:rsid w:val="00586D8E"/>
    <w:rsid w:val="005906A2"/>
    <w:rsid w:val="005906C4"/>
    <w:rsid w:val="00591084"/>
    <w:rsid w:val="00591AD3"/>
    <w:rsid w:val="00591B62"/>
    <w:rsid w:val="00592329"/>
    <w:rsid w:val="00593036"/>
    <w:rsid w:val="0059352E"/>
    <w:rsid w:val="00593E20"/>
    <w:rsid w:val="0059433F"/>
    <w:rsid w:val="005944F3"/>
    <w:rsid w:val="00595958"/>
    <w:rsid w:val="005963AE"/>
    <w:rsid w:val="00596A70"/>
    <w:rsid w:val="00596BB5"/>
    <w:rsid w:val="0059761B"/>
    <w:rsid w:val="005A0300"/>
    <w:rsid w:val="005A080D"/>
    <w:rsid w:val="005A2D04"/>
    <w:rsid w:val="005A2EE0"/>
    <w:rsid w:val="005A3013"/>
    <w:rsid w:val="005A359A"/>
    <w:rsid w:val="005A3F03"/>
    <w:rsid w:val="005A48E1"/>
    <w:rsid w:val="005A5148"/>
    <w:rsid w:val="005A79DA"/>
    <w:rsid w:val="005A7F71"/>
    <w:rsid w:val="005B00F9"/>
    <w:rsid w:val="005B09B6"/>
    <w:rsid w:val="005B1204"/>
    <w:rsid w:val="005B14F5"/>
    <w:rsid w:val="005B1700"/>
    <w:rsid w:val="005B3D44"/>
    <w:rsid w:val="005B4478"/>
    <w:rsid w:val="005B5103"/>
    <w:rsid w:val="005B53B3"/>
    <w:rsid w:val="005C060E"/>
    <w:rsid w:val="005C1A9D"/>
    <w:rsid w:val="005C379D"/>
    <w:rsid w:val="005C5ACC"/>
    <w:rsid w:val="005D1480"/>
    <w:rsid w:val="005D1F01"/>
    <w:rsid w:val="005D4245"/>
    <w:rsid w:val="005D4DD4"/>
    <w:rsid w:val="005D6659"/>
    <w:rsid w:val="005D6A32"/>
    <w:rsid w:val="005E1AE7"/>
    <w:rsid w:val="005E2AF5"/>
    <w:rsid w:val="005E2FD3"/>
    <w:rsid w:val="005E4607"/>
    <w:rsid w:val="005E4892"/>
    <w:rsid w:val="005E63CC"/>
    <w:rsid w:val="005F2D7E"/>
    <w:rsid w:val="005F38EA"/>
    <w:rsid w:val="005F3F4A"/>
    <w:rsid w:val="005F494A"/>
    <w:rsid w:val="005F4E8C"/>
    <w:rsid w:val="005F5291"/>
    <w:rsid w:val="005F61B6"/>
    <w:rsid w:val="005F79E9"/>
    <w:rsid w:val="00601B62"/>
    <w:rsid w:val="006027A5"/>
    <w:rsid w:val="00604376"/>
    <w:rsid w:val="00604FC4"/>
    <w:rsid w:val="006054FC"/>
    <w:rsid w:val="006059F0"/>
    <w:rsid w:val="00610034"/>
    <w:rsid w:val="00612620"/>
    <w:rsid w:val="0061380E"/>
    <w:rsid w:val="00614580"/>
    <w:rsid w:val="00614B55"/>
    <w:rsid w:val="00615BD5"/>
    <w:rsid w:val="00615D2B"/>
    <w:rsid w:val="00616A80"/>
    <w:rsid w:val="00620CC8"/>
    <w:rsid w:val="006213FC"/>
    <w:rsid w:val="006219ED"/>
    <w:rsid w:val="0062469A"/>
    <w:rsid w:val="00624E46"/>
    <w:rsid w:val="00626226"/>
    <w:rsid w:val="00627DFB"/>
    <w:rsid w:val="00630E62"/>
    <w:rsid w:val="00631762"/>
    <w:rsid w:val="00631A61"/>
    <w:rsid w:val="00631F5C"/>
    <w:rsid w:val="00632E34"/>
    <w:rsid w:val="006333D3"/>
    <w:rsid w:val="00636B37"/>
    <w:rsid w:val="00636ED5"/>
    <w:rsid w:val="00637518"/>
    <w:rsid w:val="006406B8"/>
    <w:rsid w:val="00642A5E"/>
    <w:rsid w:val="00643636"/>
    <w:rsid w:val="00643EF9"/>
    <w:rsid w:val="006446A4"/>
    <w:rsid w:val="00644884"/>
    <w:rsid w:val="00646106"/>
    <w:rsid w:val="0064797A"/>
    <w:rsid w:val="006503D7"/>
    <w:rsid w:val="00650506"/>
    <w:rsid w:val="00650A7C"/>
    <w:rsid w:val="00650E1F"/>
    <w:rsid w:val="006511AA"/>
    <w:rsid w:val="006517FB"/>
    <w:rsid w:val="006521B1"/>
    <w:rsid w:val="006521BB"/>
    <w:rsid w:val="00652442"/>
    <w:rsid w:val="00653493"/>
    <w:rsid w:val="0065397A"/>
    <w:rsid w:val="00653D25"/>
    <w:rsid w:val="00654AE2"/>
    <w:rsid w:val="006568B0"/>
    <w:rsid w:val="00660511"/>
    <w:rsid w:val="00660AEB"/>
    <w:rsid w:val="00661909"/>
    <w:rsid w:val="00662560"/>
    <w:rsid w:val="0066296F"/>
    <w:rsid w:val="00663044"/>
    <w:rsid w:val="00665EE4"/>
    <w:rsid w:val="006663BD"/>
    <w:rsid w:val="00667977"/>
    <w:rsid w:val="00667E23"/>
    <w:rsid w:val="00671BBA"/>
    <w:rsid w:val="0067274E"/>
    <w:rsid w:val="00672986"/>
    <w:rsid w:val="00673FB6"/>
    <w:rsid w:val="006745D0"/>
    <w:rsid w:val="006748B7"/>
    <w:rsid w:val="00674F0B"/>
    <w:rsid w:val="0068197B"/>
    <w:rsid w:val="00684B19"/>
    <w:rsid w:val="00684D70"/>
    <w:rsid w:val="0068528F"/>
    <w:rsid w:val="00685CC3"/>
    <w:rsid w:val="00685E44"/>
    <w:rsid w:val="00687D25"/>
    <w:rsid w:val="006902B3"/>
    <w:rsid w:val="00690844"/>
    <w:rsid w:val="0069236A"/>
    <w:rsid w:val="00692CFD"/>
    <w:rsid w:val="00693569"/>
    <w:rsid w:val="00694420"/>
    <w:rsid w:val="006945C0"/>
    <w:rsid w:val="006948BD"/>
    <w:rsid w:val="006959DF"/>
    <w:rsid w:val="00696292"/>
    <w:rsid w:val="00696F18"/>
    <w:rsid w:val="006A0EA1"/>
    <w:rsid w:val="006A11D6"/>
    <w:rsid w:val="006A14C2"/>
    <w:rsid w:val="006A22AA"/>
    <w:rsid w:val="006A6C22"/>
    <w:rsid w:val="006B0642"/>
    <w:rsid w:val="006B1913"/>
    <w:rsid w:val="006B1B82"/>
    <w:rsid w:val="006B1D97"/>
    <w:rsid w:val="006B2389"/>
    <w:rsid w:val="006B3179"/>
    <w:rsid w:val="006B3802"/>
    <w:rsid w:val="006B43F0"/>
    <w:rsid w:val="006B4DD7"/>
    <w:rsid w:val="006B54FB"/>
    <w:rsid w:val="006B55A3"/>
    <w:rsid w:val="006B5787"/>
    <w:rsid w:val="006B67C8"/>
    <w:rsid w:val="006B7368"/>
    <w:rsid w:val="006C14F0"/>
    <w:rsid w:val="006C220F"/>
    <w:rsid w:val="006C3416"/>
    <w:rsid w:val="006C3648"/>
    <w:rsid w:val="006C37DE"/>
    <w:rsid w:val="006C3CBC"/>
    <w:rsid w:val="006C438D"/>
    <w:rsid w:val="006C539E"/>
    <w:rsid w:val="006C5A99"/>
    <w:rsid w:val="006C677B"/>
    <w:rsid w:val="006C79DA"/>
    <w:rsid w:val="006D03A1"/>
    <w:rsid w:val="006D1698"/>
    <w:rsid w:val="006D17CC"/>
    <w:rsid w:val="006D241F"/>
    <w:rsid w:val="006D2B32"/>
    <w:rsid w:val="006D301B"/>
    <w:rsid w:val="006D3368"/>
    <w:rsid w:val="006D3763"/>
    <w:rsid w:val="006D3AC7"/>
    <w:rsid w:val="006D45ED"/>
    <w:rsid w:val="006D4B66"/>
    <w:rsid w:val="006D4C7F"/>
    <w:rsid w:val="006D7639"/>
    <w:rsid w:val="006E0D3A"/>
    <w:rsid w:val="006E48D3"/>
    <w:rsid w:val="006E5C4A"/>
    <w:rsid w:val="006E6FE0"/>
    <w:rsid w:val="006E73DA"/>
    <w:rsid w:val="006E778A"/>
    <w:rsid w:val="006E7CD2"/>
    <w:rsid w:val="006F1715"/>
    <w:rsid w:val="006F1977"/>
    <w:rsid w:val="006F2AA1"/>
    <w:rsid w:val="006F2E09"/>
    <w:rsid w:val="006F462F"/>
    <w:rsid w:val="006F4CDC"/>
    <w:rsid w:val="006F66A3"/>
    <w:rsid w:val="006F7B94"/>
    <w:rsid w:val="00700185"/>
    <w:rsid w:val="00700D0E"/>
    <w:rsid w:val="00701150"/>
    <w:rsid w:val="00701874"/>
    <w:rsid w:val="00703270"/>
    <w:rsid w:val="0070500D"/>
    <w:rsid w:val="00706A78"/>
    <w:rsid w:val="00706B06"/>
    <w:rsid w:val="00706CE2"/>
    <w:rsid w:val="00706E7A"/>
    <w:rsid w:val="00707059"/>
    <w:rsid w:val="00710CE3"/>
    <w:rsid w:val="007116CF"/>
    <w:rsid w:val="0071281A"/>
    <w:rsid w:val="00713905"/>
    <w:rsid w:val="00713BB2"/>
    <w:rsid w:val="00714A9D"/>
    <w:rsid w:val="00714F96"/>
    <w:rsid w:val="007167CD"/>
    <w:rsid w:val="00720451"/>
    <w:rsid w:val="00723508"/>
    <w:rsid w:val="00723671"/>
    <w:rsid w:val="00724CE7"/>
    <w:rsid w:val="0072664B"/>
    <w:rsid w:val="00727349"/>
    <w:rsid w:val="0073000C"/>
    <w:rsid w:val="00730427"/>
    <w:rsid w:val="00730ED9"/>
    <w:rsid w:val="0073545B"/>
    <w:rsid w:val="00735A29"/>
    <w:rsid w:val="007401D2"/>
    <w:rsid w:val="00740FA6"/>
    <w:rsid w:val="00742081"/>
    <w:rsid w:val="00742D12"/>
    <w:rsid w:val="007433B9"/>
    <w:rsid w:val="00743E12"/>
    <w:rsid w:val="007440E7"/>
    <w:rsid w:val="0074457C"/>
    <w:rsid w:val="00744EAC"/>
    <w:rsid w:val="00745783"/>
    <w:rsid w:val="007457F1"/>
    <w:rsid w:val="00746018"/>
    <w:rsid w:val="00746C39"/>
    <w:rsid w:val="00747347"/>
    <w:rsid w:val="007475A2"/>
    <w:rsid w:val="00747747"/>
    <w:rsid w:val="00747E4F"/>
    <w:rsid w:val="0075211D"/>
    <w:rsid w:val="0075285B"/>
    <w:rsid w:val="007532CF"/>
    <w:rsid w:val="007536B7"/>
    <w:rsid w:val="007538C7"/>
    <w:rsid w:val="00754C88"/>
    <w:rsid w:val="00755D10"/>
    <w:rsid w:val="00756974"/>
    <w:rsid w:val="00756C10"/>
    <w:rsid w:val="00756DA3"/>
    <w:rsid w:val="00757D48"/>
    <w:rsid w:val="00757F7E"/>
    <w:rsid w:val="007639BC"/>
    <w:rsid w:val="007653B5"/>
    <w:rsid w:val="0076652A"/>
    <w:rsid w:val="00766ED0"/>
    <w:rsid w:val="00773E88"/>
    <w:rsid w:val="00774537"/>
    <w:rsid w:val="00776014"/>
    <w:rsid w:val="00780C0C"/>
    <w:rsid w:val="00781771"/>
    <w:rsid w:val="007834B4"/>
    <w:rsid w:val="00784268"/>
    <w:rsid w:val="00784927"/>
    <w:rsid w:val="00787161"/>
    <w:rsid w:val="007876D5"/>
    <w:rsid w:val="00787D90"/>
    <w:rsid w:val="00790872"/>
    <w:rsid w:val="007927DA"/>
    <w:rsid w:val="00792E9D"/>
    <w:rsid w:val="00795B04"/>
    <w:rsid w:val="00795F83"/>
    <w:rsid w:val="0079696C"/>
    <w:rsid w:val="007A0ADD"/>
    <w:rsid w:val="007A3F01"/>
    <w:rsid w:val="007A5768"/>
    <w:rsid w:val="007A5FCD"/>
    <w:rsid w:val="007A6D0B"/>
    <w:rsid w:val="007A6D0C"/>
    <w:rsid w:val="007A7951"/>
    <w:rsid w:val="007B189B"/>
    <w:rsid w:val="007B25B7"/>
    <w:rsid w:val="007B30B5"/>
    <w:rsid w:val="007B31CB"/>
    <w:rsid w:val="007B3D38"/>
    <w:rsid w:val="007B3F43"/>
    <w:rsid w:val="007B54AF"/>
    <w:rsid w:val="007B6128"/>
    <w:rsid w:val="007B69B6"/>
    <w:rsid w:val="007B7190"/>
    <w:rsid w:val="007C014B"/>
    <w:rsid w:val="007C18DB"/>
    <w:rsid w:val="007C1AAB"/>
    <w:rsid w:val="007C24EC"/>
    <w:rsid w:val="007C35A0"/>
    <w:rsid w:val="007C3859"/>
    <w:rsid w:val="007C4210"/>
    <w:rsid w:val="007C6DA0"/>
    <w:rsid w:val="007D0911"/>
    <w:rsid w:val="007D1875"/>
    <w:rsid w:val="007D1B81"/>
    <w:rsid w:val="007D1F53"/>
    <w:rsid w:val="007D3C3D"/>
    <w:rsid w:val="007D46FF"/>
    <w:rsid w:val="007D5237"/>
    <w:rsid w:val="007D78C7"/>
    <w:rsid w:val="007E011D"/>
    <w:rsid w:val="007E02D7"/>
    <w:rsid w:val="007E1E2C"/>
    <w:rsid w:val="007E29AD"/>
    <w:rsid w:val="007E485D"/>
    <w:rsid w:val="007E4D7A"/>
    <w:rsid w:val="007E6BF9"/>
    <w:rsid w:val="007E6C72"/>
    <w:rsid w:val="007E72E2"/>
    <w:rsid w:val="007F03A6"/>
    <w:rsid w:val="007F10FC"/>
    <w:rsid w:val="007F185B"/>
    <w:rsid w:val="007F3598"/>
    <w:rsid w:val="007F3EDC"/>
    <w:rsid w:val="007F550A"/>
    <w:rsid w:val="007F5D2A"/>
    <w:rsid w:val="007F6F82"/>
    <w:rsid w:val="00800031"/>
    <w:rsid w:val="00801559"/>
    <w:rsid w:val="008024BE"/>
    <w:rsid w:val="00803750"/>
    <w:rsid w:val="00804ECE"/>
    <w:rsid w:val="00805534"/>
    <w:rsid w:val="00806B8A"/>
    <w:rsid w:val="00806E37"/>
    <w:rsid w:val="0080726D"/>
    <w:rsid w:val="00807389"/>
    <w:rsid w:val="00812B01"/>
    <w:rsid w:val="00812E34"/>
    <w:rsid w:val="00813E0D"/>
    <w:rsid w:val="00814832"/>
    <w:rsid w:val="008148E9"/>
    <w:rsid w:val="00814F60"/>
    <w:rsid w:val="00816825"/>
    <w:rsid w:val="008172A1"/>
    <w:rsid w:val="00817F17"/>
    <w:rsid w:val="00821451"/>
    <w:rsid w:val="00821EBC"/>
    <w:rsid w:val="008229A2"/>
    <w:rsid w:val="0082416F"/>
    <w:rsid w:val="00824F5B"/>
    <w:rsid w:val="00826B4E"/>
    <w:rsid w:val="00831045"/>
    <w:rsid w:val="0083111B"/>
    <w:rsid w:val="0083180F"/>
    <w:rsid w:val="00831A2C"/>
    <w:rsid w:val="008322EC"/>
    <w:rsid w:val="00833079"/>
    <w:rsid w:val="008332AA"/>
    <w:rsid w:val="00833C58"/>
    <w:rsid w:val="0083472D"/>
    <w:rsid w:val="00837178"/>
    <w:rsid w:val="00837BF2"/>
    <w:rsid w:val="00840CA2"/>
    <w:rsid w:val="00840CD3"/>
    <w:rsid w:val="00841A6F"/>
    <w:rsid w:val="008429E2"/>
    <w:rsid w:val="00843A23"/>
    <w:rsid w:val="008440C8"/>
    <w:rsid w:val="00847553"/>
    <w:rsid w:val="008521EC"/>
    <w:rsid w:val="008526D9"/>
    <w:rsid w:val="00853B56"/>
    <w:rsid w:val="008551DE"/>
    <w:rsid w:val="00856D46"/>
    <w:rsid w:val="0085738F"/>
    <w:rsid w:val="008616F8"/>
    <w:rsid w:val="00861AEC"/>
    <w:rsid w:val="00861C14"/>
    <w:rsid w:val="00861E13"/>
    <w:rsid w:val="008620C1"/>
    <w:rsid w:val="0086436D"/>
    <w:rsid w:val="0086456B"/>
    <w:rsid w:val="00864C96"/>
    <w:rsid w:val="00864E02"/>
    <w:rsid w:val="00865013"/>
    <w:rsid w:val="00865307"/>
    <w:rsid w:val="00865B99"/>
    <w:rsid w:val="00865C9B"/>
    <w:rsid w:val="0086785E"/>
    <w:rsid w:val="00870370"/>
    <w:rsid w:val="00871F95"/>
    <w:rsid w:val="008732DB"/>
    <w:rsid w:val="008733B9"/>
    <w:rsid w:val="0087349E"/>
    <w:rsid w:val="00873BA2"/>
    <w:rsid w:val="00873F7B"/>
    <w:rsid w:val="008751D5"/>
    <w:rsid w:val="00877E24"/>
    <w:rsid w:val="008822D6"/>
    <w:rsid w:val="00882CE3"/>
    <w:rsid w:val="008839C7"/>
    <w:rsid w:val="008854E7"/>
    <w:rsid w:val="00886702"/>
    <w:rsid w:val="008875E4"/>
    <w:rsid w:val="008910CD"/>
    <w:rsid w:val="00891462"/>
    <w:rsid w:val="008923E3"/>
    <w:rsid w:val="008937BB"/>
    <w:rsid w:val="00893B6A"/>
    <w:rsid w:val="008970D8"/>
    <w:rsid w:val="008A1049"/>
    <w:rsid w:val="008A1E9C"/>
    <w:rsid w:val="008A3452"/>
    <w:rsid w:val="008A35AA"/>
    <w:rsid w:val="008A3CD6"/>
    <w:rsid w:val="008A4560"/>
    <w:rsid w:val="008A6450"/>
    <w:rsid w:val="008A651E"/>
    <w:rsid w:val="008A66F9"/>
    <w:rsid w:val="008A68BC"/>
    <w:rsid w:val="008A76BF"/>
    <w:rsid w:val="008B0E67"/>
    <w:rsid w:val="008B29D0"/>
    <w:rsid w:val="008B3830"/>
    <w:rsid w:val="008B3B55"/>
    <w:rsid w:val="008B5A73"/>
    <w:rsid w:val="008B7E9D"/>
    <w:rsid w:val="008C074A"/>
    <w:rsid w:val="008C0962"/>
    <w:rsid w:val="008C133B"/>
    <w:rsid w:val="008C7B63"/>
    <w:rsid w:val="008D025D"/>
    <w:rsid w:val="008D0871"/>
    <w:rsid w:val="008D0CC2"/>
    <w:rsid w:val="008D2BB1"/>
    <w:rsid w:val="008D3A06"/>
    <w:rsid w:val="008D45FF"/>
    <w:rsid w:val="008D4B6C"/>
    <w:rsid w:val="008D7880"/>
    <w:rsid w:val="008E04BA"/>
    <w:rsid w:val="008E1481"/>
    <w:rsid w:val="008E1695"/>
    <w:rsid w:val="008E247A"/>
    <w:rsid w:val="008E3D7F"/>
    <w:rsid w:val="008E48B9"/>
    <w:rsid w:val="008E5664"/>
    <w:rsid w:val="008E6DCA"/>
    <w:rsid w:val="008E712E"/>
    <w:rsid w:val="008E7F53"/>
    <w:rsid w:val="008F0038"/>
    <w:rsid w:val="008F1DCE"/>
    <w:rsid w:val="008F34DA"/>
    <w:rsid w:val="008F36ED"/>
    <w:rsid w:val="008F39DB"/>
    <w:rsid w:val="008F4498"/>
    <w:rsid w:val="008F4E6C"/>
    <w:rsid w:val="008F5020"/>
    <w:rsid w:val="008F51C2"/>
    <w:rsid w:val="008F66F3"/>
    <w:rsid w:val="008F6C68"/>
    <w:rsid w:val="008F7D7B"/>
    <w:rsid w:val="008F7F41"/>
    <w:rsid w:val="00901330"/>
    <w:rsid w:val="009045F3"/>
    <w:rsid w:val="009065E3"/>
    <w:rsid w:val="00907B85"/>
    <w:rsid w:val="009138ED"/>
    <w:rsid w:val="009147EF"/>
    <w:rsid w:val="00914F10"/>
    <w:rsid w:val="00915BC5"/>
    <w:rsid w:val="00916447"/>
    <w:rsid w:val="00920277"/>
    <w:rsid w:val="00920C8A"/>
    <w:rsid w:val="009213FE"/>
    <w:rsid w:val="009214B4"/>
    <w:rsid w:val="0092572D"/>
    <w:rsid w:val="00925E0A"/>
    <w:rsid w:val="00926391"/>
    <w:rsid w:val="00926C80"/>
    <w:rsid w:val="009279B0"/>
    <w:rsid w:val="00930FB8"/>
    <w:rsid w:val="00936BD5"/>
    <w:rsid w:val="009372D7"/>
    <w:rsid w:val="00940402"/>
    <w:rsid w:val="00942195"/>
    <w:rsid w:val="00942FE5"/>
    <w:rsid w:val="00943E0D"/>
    <w:rsid w:val="00945528"/>
    <w:rsid w:val="00946DA1"/>
    <w:rsid w:val="00951596"/>
    <w:rsid w:val="00952294"/>
    <w:rsid w:val="00952718"/>
    <w:rsid w:val="00953F21"/>
    <w:rsid w:val="00955A6C"/>
    <w:rsid w:val="0095612D"/>
    <w:rsid w:val="00956764"/>
    <w:rsid w:val="00956AB4"/>
    <w:rsid w:val="009625ED"/>
    <w:rsid w:val="00962DCA"/>
    <w:rsid w:val="00963DF0"/>
    <w:rsid w:val="00963EF1"/>
    <w:rsid w:val="00964C39"/>
    <w:rsid w:val="00965513"/>
    <w:rsid w:val="00967B30"/>
    <w:rsid w:val="009704D3"/>
    <w:rsid w:val="00971203"/>
    <w:rsid w:val="00974CAE"/>
    <w:rsid w:val="009761DE"/>
    <w:rsid w:val="00977B0A"/>
    <w:rsid w:val="00977E99"/>
    <w:rsid w:val="009826D4"/>
    <w:rsid w:val="00983136"/>
    <w:rsid w:val="00984544"/>
    <w:rsid w:val="00984D9D"/>
    <w:rsid w:val="00986EEC"/>
    <w:rsid w:val="009905F2"/>
    <w:rsid w:val="00992352"/>
    <w:rsid w:val="00992630"/>
    <w:rsid w:val="00993099"/>
    <w:rsid w:val="009937FA"/>
    <w:rsid w:val="00995BD1"/>
    <w:rsid w:val="00995CBE"/>
    <w:rsid w:val="00996864"/>
    <w:rsid w:val="009970DD"/>
    <w:rsid w:val="0099712A"/>
    <w:rsid w:val="00997AE2"/>
    <w:rsid w:val="009A12E3"/>
    <w:rsid w:val="009A4C37"/>
    <w:rsid w:val="009A79DA"/>
    <w:rsid w:val="009A7ABA"/>
    <w:rsid w:val="009B03D5"/>
    <w:rsid w:val="009B041C"/>
    <w:rsid w:val="009B29AD"/>
    <w:rsid w:val="009B30F9"/>
    <w:rsid w:val="009B3488"/>
    <w:rsid w:val="009B3BCE"/>
    <w:rsid w:val="009B3C87"/>
    <w:rsid w:val="009B4892"/>
    <w:rsid w:val="009B553D"/>
    <w:rsid w:val="009B601A"/>
    <w:rsid w:val="009B6E34"/>
    <w:rsid w:val="009B75D6"/>
    <w:rsid w:val="009B79BF"/>
    <w:rsid w:val="009C1698"/>
    <w:rsid w:val="009C221B"/>
    <w:rsid w:val="009C2715"/>
    <w:rsid w:val="009C39A7"/>
    <w:rsid w:val="009C3AE9"/>
    <w:rsid w:val="009C4341"/>
    <w:rsid w:val="009C5310"/>
    <w:rsid w:val="009C61C0"/>
    <w:rsid w:val="009C6695"/>
    <w:rsid w:val="009D05F1"/>
    <w:rsid w:val="009D1065"/>
    <w:rsid w:val="009D17E6"/>
    <w:rsid w:val="009D2B13"/>
    <w:rsid w:val="009D5DBA"/>
    <w:rsid w:val="009D5E9E"/>
    <w:rsid w:val="009D793F"/>
    <w:rsid w:val="009E0DD6"/>
    <w:rsid w:val="009E0F29"/>
    <w:rsid w:val="009E2E54"/>
    <w:rsid w:val="009E35AC"/>
    <w:rsid w:val="009E3B4D"/>
    <w:rsid w:val="009E62B9"/>
    <w:rsid w:val="009E62DD"/>
    <w:rsid w:val="009E6955"/>
    <w:rsid w:val="009E6A2E"/>
    <w:rsid w:val="009E71C5"/>
    <w:rsid w:val="009E7BED"/>
    <w:rsid w:val="009F0079"/>
    <w:rsid w:val="009F12BF"/>
    <w:rsid w:val="009F1C4E"/>
    <w:rsid w:val="009F3211"/>
    <w:rsid w:val="009F3E3A"/>
    <w:rsid w:val="009F3E8E"/>
    <w:rsid w:val="009F6FB1"/>
    <w:rsid w:val="00A02A74"/>
    <w:rsid w:val="00A02B9F"/>
    <w:rsid w:val="00A032E4"/>
    <w:rsid w:val="00A0453E"/>
    <w:rsid w:val="00A047E1"/>
    <w:rsid w:val="00A04942"/>
    <w:rsid w:val="00A04AE9"/>
    <w:rsid w:val="00A06BA3"/>
    <w:rsid w:val="00A07566"/>
    <w:rsid w:val="00A07B3E"/>
    <w:rsid w:val="00A10E05"/>
    <w:rsid w:val="00A11AC8"/>
    <w:rsid w:val="00A11F67"/>
    <w:rsid w:val="00A12D27"/>
    <w:rsid w:val="00A1319D"/>
    <w:rsid w:val="00A14C0C"/>
    <w:rsid w:val="00A15788"/>
    <w:rsid w:val="00A15FD6"/>
    <w:rsid w:val="00A161E0"/>
    <w:rsid w:val="00A1687F"/>
    <w:rsid w:val="00A1774E"/>
    <w:rsid w:val="00A177FD"/>
    <w:rsid w:val="00A21B64"/>
    <w:rsid w:val="00A22D78"/>
    <w:rsid w:val="00A22FE1"/>
    <w:rsid w:val="00A23F93"/>
    <w:rsid w:val="00A27623"/>
    <w:rsid w:val="00A27FA0"/>
    <w:rsid w:val="00A31D73"/>
    <w:rsid w:val="00A3507F"/>
    <w:rsid w:val="00A36617"/>
    <w:rsid w:val="00A37CD0"/>
    <w:rsid w:val="00A37E00"/>
    <w:rsid w:val="00A426DC"/>
    <w:rsid w:val="00A445F5"/>
    <w:rsid w:val="00A446DB"/>
    <w:rsid w:val="00A463E6"/>
    <w:rsid w:val="00A46821"/>
    <w:rsid w:val="00A46A73"/>
    <w:rsid w:val="00A47C0B"/>
    <w:rsid w:val="00A50756"/>
    <w:rsid w:val="00A50FDA"/>
    <w:rsid w:val="00A52451"/>
    <w:rsid w:val="00A52621"/>
    <w:rsid w:val="00A52EA4"/>
    <w:rsid w:val="00A532C5"/>
    <w:rsid w:val="00A53346"/>
    <w:rsid w:val="00A53392"/>
    <w:rsid w:val="00A54EED"/>
    <w:rsid w:val="00A6207A"/>
    <w:rsid w:val="00A6255E"/>
    <w:rsid w:val="00A625AE"/>
    <w:rsid w:val="00A6286D"/>
    <w:rsid w:val="00A62AC8"/>
    <w:rsid w:val="00A6427B"/>
    <w:rsid w:val="00A65B7A"/>
    <w:rsid w:val="00A65FC4"/>
    <w:rsid w:val="00A67DCA"/>
    <w:rsid w:val="00A70198"/>
    <w:rsid w:val="00A70D1E"/>
    <w:rsid w:val="00A71382"/>
    <w:rsid w:val="00A72EF6"/>
    <w:rsid w:val="00A73012"/>
    <w:rsid w:val="00A81741"/>
    <w:rsid w:val="00A824E4"/>
    <w:rsid w:val="00A82663"/>
    <w:rsid w:val="00A829AB"/>
    <w:rsid w:val="00A8335A"/>
    <w:rsid w:val="00A83C40"/>
    <w:rsid w:val="00A84AC6"/>
    <w:rsid w:val="00A85270"/>
    <w:rsid w:val="00A87D02"/>
    <w:rsid w:val="00A90AAD"/>
    <w:rsid w:val="00A90AEC"/>
    <w:rsid w:val="00A91174"/>
    <w:rsid w:val="00A91B83"/>
    <w:rsid w:val="00A91E4B"/>
    <w:rsid w:val="00A91EF4"/>
    <w:rsid w:val="00A9218B"/>
    <w:rsid w:val="00A92560"/>
    <w:rsid w:val="00A93078"/>
    <w:rsid w:val="00A93E06"/>
    <w:rsid w:val="00A97389"/>
    <w:rsid w:val="00A97A55"/>
    <w:rsid w:val="00A97A5A"/>
    <w:rsid w:val="00AA11F1"/>
    <w:rsid w:val="00AA1595"/>
    <w:rsid w:val="00AA540F"/>
    <w:rsid w:val="00AA5ED5"/>
    <w:rsid w:val="00AA7F8D"/>
    <w:rsid w:val="00AB1772"/>
    <w:rsid w:val="00AB2716"/>
    <w:rsid w:val="00AB3D25"/>
    <w:rsid w:val="00AB488C"/>
    <w:rsid w:val="00AB52FD"/>
    <w:rsid w:val="00AC27EE"/>
    <w:rsid w:val="00AC4CBF"/>
    <w:rsid w:val="00AC65CF"/>
    <w:rsid w:val="00AD0426"/>
    <w:rsid w:val="00AD0EF4"/>
    <w:rsid w:val="00AD2202"/>
    <w:rsid w:val="00AD2423"/>
    <w:rsid w:val="00AD2C62"/>
    <w:rsid w:val="00AD4CA2"/>
    <w:rsid w:val="00AD6CFB"/>
    <w:rsid w:val="00AD7386"/>
    <w:rsid w:val="00AE0149"/>
    <w:rsid w:val="00AE0724"/>
    <w:rsid w:val="00AE0BAC"/>
    <w:rsid w:val="00AE1A50"/>
    <w:rsid w:val="00AE349D"/>
    <w:rsid w:val="00AE5DF7"/>
    <w:rsid w:val="00AE6D66"/>
    <w:rsid w:val="00AE7AFA"/>
    <w:rsid w:val="00AE7F05"/>
    <w:rsid w:val="00AF01E4"/>
    <w:rsid w:val="00AF1219"/>
    <w:rsid w:val="00AF13FC"/>
    <w:rsid w:val="00AF15F3"/>
    <w:rsid w:val="00AF1616"/>
    <w:rsid w:val="00AF2406"/>
    <w:rsid w:val="00AF35D8"/>
    <w:rsid w:val="00AF38C6"/>
    <w:rsid w:val="00AF569A"/>
    <w:rsid w:val="00AF6D31"/>
    <w:rsid w:val="00AF6EBC"/>
    <w:rsid w:val="00AF7363"/>
    <w:rsid w:val="00AF737C"/>
    <w:rsid w:val="00AF7543"/>
    <w:rsid w:val="00AF77C2"/>
    <w:rsid w:val="00B00FE4"/>
    <w:rsid w:val="00B01E7D"/>
    <w:rsid w:val="00B02501"/>
    <w:rsid w:val="00B034CB"/>
    <w:rsid w:val="00B037C8"/>
    <w:rsid w:val="00B04F64"/>
    <w:rsid w:val="00B0518D"/>
    <w:rsid w:val="00B058F2"/>
    <w:rsid w:val="00B144E7"/>
    <w:rsid w:val="00B15407"/>
    <w:rsid w:val="00B16C98"/>
    <w:rsid w:val="00B17F2A"/>
    <w:rsid w:val="00B214A9"/>
    <w:rsid w:val="00B222BB"/>
    <w:rsid w:val="00B22483"/>
    <w:rsid w:val="00B22B24"/>
    <w:rsid w:val="00B23EE7"/>
    <w:rsid w:val="00B24C0A"/>
    <w:rsid w:val="00B24D75"/>
    <w:rsid w:val="00B25475"/>
    <w:rsid w:val="00B25C6D"/>
    <w:rsid w:val="00B3180B"/>
    <w:rsid w:val="00B31CF0"/>
    <w:rsid w:val="00B31DD4"/>
    <w:rsid w:val="00B3279C"/>
    <w:rsid w:val="00B3310C"/>
    <w:rsid w:val="00B335DD"/>
    <w:rsid w:val="00B37191"/>
    <w:rsid w:val="00B40351"/>
    <w:rsid w:val="00B41865"/>
    <w:rsid w:val="00B42719"/>
    <w:rsid w:val="00B42C2D"/>
    <w:rsid w:val="00B44D9A"/>
    <w:rsid w:val="00B46C7D"/>
    <w:rsid w:val="00B47EA8"/>
    <w:rsid w:val="00B51076"/>
    <w:rsid w:val="00B5166A"/>
    <w:rsid w:val="00B5182B"/>
    <w:rsid w:val="00B52BFC"/>
    <w:rsid w:val="00B5302F"/>
    <w:rsid w:val="00B533E0"/>
    <w:rsid w:val="00B5354F"/>
    <w:rsid w:val="00B551DE"/>
    <w:rsid w:val="00B56D6E"/>
    <w:rsid w:val="00B57066"/>
    <w:rsid w:val="00B62E22"/>
    <w:rsid w:val="00B63C5D"/>
    <w:rsid w:val="00B63F24"/>
    <w:rsid w:val="00B65014"/>
    <w:rsid w:val="00B66F63"/>
    <w:rsid w:val="00B70DDC"/>
    <w:rsid w:val="00B73F85"/>
    <w:rsid w:val="00B74062"/>
    <w:rsid w:val="00B76725"/>
    <w:rsid w:val="00B7673A"/>
    <w:rsid w:val="00B8021B"/>
    <w:rsid w:val="00B80DFE"/>
    <w:rsid w:val="00B82251"/>
    <w:rsid w:val="00B82BBD"/>
    <w:rsid w:val="00B833F4"/>
    <w:rsid w:val="00B84AFD"/>
    <w:rsid w:val="00B87C0F"/>
    <w:rsid w:val="00B87FFC"/>
    <w:rsid w:val="00B906BD"/>
    <w:rsid w:val="00B90957"/>
    <w:rsid w:val="00B90ACD"/>
    <w:rsid w:val="00B91E5A"/>
    <w:rsid w:val="00B92718"/>
    <w:rsid w:val="00B93248"/>
    <w:rsid w:val="00B941DD"/>
    <w:rsid w:val="00B94AE1"/>
    <w:rsid w:val="00BA0186"/>
    <w:rsid w:val="00BA127C"/>
    <w:rsid w:val="00BA2F2D"/>
    <w:rsid w:val="00BA4D7A"/>
    <w:rsid w:val="00BA5588"/>
    <w:rsid w:val="00BB1D60"/>
    <w:rsid w:val="00BB26B9"/>
    <w:rsid w:val="00BB5378"/>
    <w:rsid w:val="00BB5F33"/>
    <w:rsid w:val="00BB6521"/>
    <w:rsid w:val="00BB67B9"/>
    <w:rsid w:val="00BC1007"/>
    <w:rsid w:val="00BC1AFE"/>
    <w:rsid w:val="00BC479E"/>
    <w:rsid w:val="00BC482F"/>
    <w:rsid w:val="00BC4B77"/>
    <w:rsid w:val="00BC6198"/>
    <w:rsid w:val="00BC71A4"/>
    <w:rsid w:val="00BC77CD"/>
    <w:rsid w:val="00BD1A15"/>
    <w:rsid w:val="00BD2B2D"/>
    <w:rsid w:val="00BD3E87"/>
    <w:rsid w:val="00BD40B0"/>
    <w:rsid w:val="00BD5495"/>
    <w:rsid w:val="00BD5C16"/>
    <w:rsid w:val="00BD7C64"/>
    <w:rsid w:val="00BE1180"/>
    <w:rsid w:val="00BE1445"/>
    <w:rsid w:val="00BE1942"/>
    <w:rsid w:val="00BE1E76"/>
    <w:rsid w:val="00BE2932"/>
    <w:rsid w:val="00BE2BB6"/>
    <w:rsid w:val="00BE3592"/>
    <w:rsid w:val="00BE3F86"/>
    <w:rsid w:val="00BE5314"/>
    <w:rsid w:val="00BE69E3"/>
    <w:rsid w:val="00BE7252"/>
    <w:rsid w:val="00BE7A9D"/>
    <w:rsid w:val="00BF046B"/>
    <w:rsid w:val="00BF266E"/>
    <w:rsid w:val="00BF44EF"/>
    <w:rsid w:val="00BF5074"/>
    <w:rsid w:val="00BF645A"/>
    <w:rsid w:val="00BF7825"/>
    <w:rsid w:val="00C006C6"/>
    <w:rsid w:val="00C00ABD"/>
    <w:rsid w:val="00C01743"/>
    <w:rsid w:val="00C01FAB"/>
    <w:rsid w:val="00C03AB9"/>
    <w:rsid w:val="00C04E2B"/>
    <w:rsid w:val="00C0530D"/>
    <w:rsid w:val="00C0627C"/>
    <w:rsid w:val="00C07793"/>
    <w:rsid w:val="00C100A3"/>
    <w:rsid w:val="00C12909"/>
    <w:rsid w:val="00C12C04"/>
    <w:rsid w:val="00C135C2"/>
    <w:rsid w:val="00C14550"/>
    <w:rsid w:val="00C157B9"/>
    <w:rsid w:val="00C168AA"/>
    <w:rsid w:val="00C178D4"/>
    <w:rsid w:val="00C200D9"/>
    <w:rsid w:val="00C20199"/>
    <w:rsid w:val="00C22515"/>
    <w:rsid w:val="00C22C6E"/>
    <w:rsid w:val="00C24277"/>
    <w:rsid w:val="00C2445A"/>
    <w:rsid w:val="00C24E59"/>
    <w:rsid w:val="00C24F84"/>
    <w:rsid w:val="00C25F21"/>
    <w:rsid w:val="00C27BED"/>
    <w:rsid w:val="00C302BA"/>
    <w:rsid w:val="00C30B89"/>
    <w:rsid w:val="00C30BCE"/>
    <w:rsid w:val="00C3211C"/>
    <w:rsid w:val="00C32594"/>
    <w:rsid w:val="00C3285F"/>
    <w:rsid w:val="00C34BC7"/>
    <w:rsid w:val="00C35265"/>
    <w:rsid w:val="00C35E67"/>
    <w:rsid w:val="00C37644"/>
    <w:rsid w:val="00C411FC"/>
    <w:rsid w:val="00C4165A"/>
    <w:rsid w:val="00C419D9"/>
    <w:rsid w:val="00C41C80"/>
    <w:rsid w:val="00C434E1"/>
    <w:rsid w:val="00C442E3"/>
    <w:rsid w:val="00C44B0A"/>
    <w:rsid w:val="00C4782C"/>
    <w:rsid w:val="00C47A04"/>
    <w:rsid w:val="00C504A6"/>
    <w:rsid w:val="00C50D3B"/>
    <w:rsid w:val="00C53AFC"/>
    <w:rsid w:val="00C56558"/>
    <w:rsid w:val="00C56D82"/>
    <w:rsid w:val="00C56E2F"/>
    <w:rsid w:val="00C57ABF"/>
    <w:rsid w:val="00C57BE6"/>
    <w:rsid w:val="00C57F99"/>
    <w:rsid w:val="00C600AE"/>
    <w:rsid w:val="00C60CC5"/>
    <w:rsid w:val="00C61A1B"/>
    <w:rsid w:val="00C621D6"/>
    <w:rsid w:val="00C6231C"/>
    <w:rsid w:val="00C62E5B"/>
    <w:rsid w:val="00C652F0"/>
    <w:rsid w:val="00C65564"/>
    <w:rsid w:val="00C65D12"/>
    <w:rsid w:val="00C702E0"/>
    <w:rsid w:val="00C71BD4"/>
    <w:rsid w:val="00C71D88"/>
    <w:rsid w:val="00C72080"/>
    <w:rsid w:val="00C73BBA"/>
    <w:rsid w:val="00C73D25"/>
    <w:rsid w:val="00C73F16"/>
    <w:rsid w:val="00C74431"/>
    <w:rsid w:val="00C74AF9"/>
    <w:rsid w:val="00C7540F"/>
    <w:rsid w:val="00C77B3F"/>
    <w:rsid w:val="00C81EAE"/>
    <w:rsid w:val="00C81EBF"/>
    <w:rsid w:val="00C82A3C"/>
    <w:rsid w:val="00C82B4A"/>
    <w:rsid w:val="00C83561"/>
    <w:rsid w:val="00C83E0C"/>
    <w:rsid w:val="00C84ADC"/>
    <w:rsid w:val="00C86A11"/>
    <w:rsid w:val="00C901C1"/>
    <w:rsid w:val="00C91060"/>
    <w:rsid w:val="00C911BC"/>
    <w:rsid w:val="00C92334"/>
    <w:rsid w:val="00C92F49"/>
    <w:rsid w:val="00C946A5"/>
    <w:rsid w:val="00C94C90"/>
    <w:rsid w:val="00C94D5C"/>
    <w:rsid w:val="00CA0B49"/>
    <w:rsid w:val="00CA2D7D"/>
    <w:rsid w:val="00CA3748"/>
    <w:rsid w:val="00CA3EF7"/>
    <w:rsid w:val="00CA5E35"/>
    <w:rsid w:val="00CB2105"/>
    <w:rsid w:val="00CB5A68"/>
    <w:rsid w:val="00CB6375"/>
    <w:rsid w:val="00CB7045"/>
    <w:rsid w:val="00CB753D"/>
    <w:rsid w:val="00CB798B"/>
    <w:rsid w:val="00CC0593"/>
    <w:rsid w:val="00CC19D3"/>
    <w:rsid w:val="00CC2830"/>
    <w:rsid w:val="00CC2D59"/>
    <w:rsid w:val="00CC2D8C"/>
    <w:rsid w:val="00CC415E"/>
    <w:rsid w:val="00CC4869"/>
    <w:rsid w:val="00CC4A7F"/>
    <w:rsid w:val="00CC5E60"/>
    <w:rsid w:val="00CC72E7"/>
    <w:rsid w:val="00CC762E"/>
    <w:rsid w:val="00CC7B8D"/>
    <w:rsid w:val="00CC7BD7"/>
    <w:rsid w:val="00CD04B1"/>
    <w:rsid w:val="00CD3390"/>
    <w:rsid w:val="00CD3835"/>
    <w:rsid w:val="00CD4790"/>
    <w:rsid w:val="00CD64A8"/>
    <w:rsid w:val="00CD6DF1"/>
    <w:rsid w:val="00CE1554"/>
    <w:rsid w:val="00CE1AF3"/>
    <w:rsid w:val="00CE2C2C"/>
    <w:rsid w:val="00CE57A0"/>
    <w:rsid w:val="00CE5B54"/>
    <w:rsid w:val="00CE6061"/>
    <w:rsid w:val="00CE65DB"/>
    <w:rsid w:val="00CF1EC0"/>
    <w:rsid w:val="00CF3480"/>
    <w:rsid w:val="00CF34CB"/>
    <w:rsid w:val="00CF35CF"/>
    <w:rsid w:val="00CF3C9D"/>
    <w:rsid w:val="00CF51E1"/>
    <w:rsid w:val="00CF520D"/>
    <w:rsid w:val="00CF72C5"/>
    <w:rsid w:val="00CF7486"/>
    <w:rsid w:val="00D003B8"/>
    <w:rsid w:val="00D00A1E"/>
    <w:rsid w:val="00D02365"/>
    <w:rsid w:val="00D03BC4"/>
    <w:rsid w:val="00D0596C"/>
    <w:rsid w:val="00D06255"/>
    <w:rsid w:val="00D0766B"/>
    <w:rsid w:val="00D101E9"/>
    <w:rsid w:val="00D1099D"/>
    <w:rsid w:val="00D113E6"/>
    <w:rsid w:val="00D14FEB"/>
    <w:rsid w:val="00D17F6F"/>
    <w:rsid w:val="00D20183"/>
    <w:rsid w:val="00D21DBE"/>
    <w:rsid w:val="00D22838"/>
    <w:rsid w:val="00D2307B"/>
    <w:rsid w:val="00D231CC"/>
    <w:rsid w:val="00D237DC"/>
    <w:rsid w:val="00D239BD"/>
    <w:rsid w:val="00D2449D"/>
    <w:rsid w:val="00D25EAC"/>
    <w:rsid w:val="00D270C1"/>
    <w:rsid w:val="00D273AA"/>
    <w:rsid w:val="00D27AEA"/>
    <w:rsid w:val="00D307CB"/>
    <w:rsid w:val="00D315BB"/>
    <w:rsid w:val="00D32984"/>
    <w:rsid w:val="00D3327D"/>
    <w:rsid w:val="00D33591"/>
    <w:rsid w:val="00D34575"/>
    <w:rsid w:val="00D407BF"/>
    <w:rsid w:val="00D40EF8"/>
    <w:rsid w:val="00D4263B"/>
    <w:rsid w:val="00D42966"/>
    <w:rsid w:val="00D42BEF"/>
    <w:rsid w:val="00D432AB"/>
    <w:rsid w:val="00D468E4"/>
    <w:rsid w:val="00D5002F"/>
    <w:rsid w:val="00D51473"/>
    <w:rsid w:val="00D51A73"/>
    <w:rsid w:val="00D51D3A"/>
    <w:rsid w:val="00D5396C"/>
    <w:rsid w:val="00D54374"/>
    <w:rsid w:val="00D54FCC"/>
    <w:rsid w:val="00D55F8C"/>
    <w:rsid w:val="00D56CC8"/>
    <w:rsid w:val="00D56F6E"/>
    <w:rsid w:val="00D6274D"/>
    <w:rsid w:val="00D64C91"/>
    <w:rsid w:val="00D653BD"/>
    <w:rsid w:val="00D701E3"/>
    <w:rsid w:val="00D706F2"/>
    <w:rsid w:val="00D70E84"/>
    <w:rsid w:val="00D70EF4"/>
    <w:rsid w:val="00D729AA"/>
    <w:rsid w:val="00D73452"/>
    <w:rsid w:val="00D73775"/>
    <w:rsid w:val="00D754EE"/>
    <w:rsid w:val="00D76701"/>
    <w:rsid w:val="00D76889"/>
    <w:rsid w:val="00D76F00"/>
    <w:rsid w:val="00D76F8B"/>
    <w:rsid w:val="00D77407"/>
    <w:rsid w:val="00D803F1"/>
    <w:rsid w:val="00D819FF"/>
    <w:rsid w:val="00D827FE"/>
    <w:rsid w:val="00D82B39"/>
    <w:rsid w:val="00D8432A"/>
    <w:rsid w:val="00D84B38"/>
    <w:rsid w:val="00D84FE5"/>
    <w:rsid w:val="00D85745"/>
    <w:rsid w:val="00D86636"/>
    <w:rsid w:val="00D87BA5"/>
    <w:rsid w:val="00D90578"/>
    <w:rsid w:val="00D930DC"/>
    <w:rsid w:val="00D93568"/>
    <w:rsid w:val="00D9360E"/>
    <w:rsid w:val="00D93ABB"/>
    <w:rsid w:val="00D94152"/>
    <w:rsid w:val="00D97149"/>
    <w:rsid w:val="00D9774D"/>
    <w:rsid w:val="00DA109E"/>
    <w:rsid w:val="00DA317A"/>
    <w:rsid w:val="00DA31C9"/>
    <w:rsid w:val="00DA4BBE"/>
    <w:rsid w:val="00DA5B9B"/>
    <w:rsid w:val="00DA6288"/>
    <w:rsid w:val="00DA6513"/>
    <w:rsid w:val="00DA798B"/>
    <w:rsid w:val="00DA7C57"/>
    <w:rsid w:val="00DB04A8"/>
    <w:rsid w:val="00DB07CD"/>
    <w:rsid w:val="00DB1DFC"/>
    <w:rsid w:val="00DB3D27"/>
    <w:rsid w:val="00DB3F4B"/>
    <w:rsid w:val="00DB4282"/>
    <w:rsid w:val="00DB4770"/>
    <w:rsid w:val="00DB574D"/>
    <w:rsid w:val="00DB69F4"/>
    <w:rsid w:val="00DB6CFE"/>
    <w:rsid w:val="00DB6EAE"/>
    <w:rsid w:val="00DC005F"/>
    <w:rsid w:val="00DC1672"/>
    <w:rsid w:val="00DC2362"/>
    <w:rsid w:val="00DC2EE9"/>
    <w:rsid w:val="00DC396A"/>
    <w:rsid w:val="00DC39AE"/>
    <w:rsid w:val="00DC41E9"/>
    <w:rsid w:val="00DC46D6"/>
    <w:rsid w:val="00DC481E"/>
    <w:rsid w:val="00DC4C53"/>
    <w:rsid w:val="00DC4D81"/>
    <w:rsid w:val="00DC501F"/>
    <w:rsid w:val="00DC5C78"/>
    <w:rsid w:val="00DC652F"/>
    <w:rsid w:val="00DC69AE"/>
    <w:rsid w:val="00DC6F73"/>
    <w:rsid w:val="00DD0BF3"/>
    <w:rsid w:val="00DD1E52"/>
    <w:rsid w:val="00DD27DE"/>
    <w:rsid w:val="00DD3C72"/>
    <w:rsid w:val="00DD4A23"/>
    <w:rsid w:val="00DD5144"/>
    <w:rsid w:val="00DD7302"/>
    <w:rsid w:val="00DE1B95"/>
    <w:rsid w:val="00DE1E67"/>
    <w:rsid w:val="00DE2348"/>
    <w:rsid w:val="00DE2443"/>
    <w:rsid w:val="00DE3C04"/>
    <w:rsid w:val="00DE4D68"/>
    <w:rsid w:val="00DE5406"/>
    <w:rsid w:val="00DE56D1"/>
    <w:rsid w:val="00DE65EB"/>
    <w:rsid w:val="00DF12D3"/>
    <w:rsid w:val="00DF19BF"/>
    <w:rsid w:val="00DF21D7"/>
    <w:rsid w:val="00DF2B37"/>
    <w:rsid w:val="00DF374D"/>
    <w:rsid w:val="00DF3EA9"/>
    <w:rsid w:val="00DF5405"/>
    <w:rsid w:val="00DF70DA"/>
    <w:rsid w:val="00DF78DA"/>
    <w:rsid w:val="00E00FE7"/>
    <w:rsid w:val="00E01549"/>
    <w:rsid w:val="00E0234E"/>
    <w:rsid w:val="00E046B8"/>
    <w:rsid w:val="00E05935"/>
    <w:rsid w:val="00E05B2E"/>
    <w:rsid w:val="00E0731F"/>
    <w:rsid w:val="00E129E7"/>
    <w:rsid w:val="00E13EEC"/>
    <w:rsid w:val="00E14A0D"/>
    <w:rsid w:val="00E14D90"/>
    <w:rsid w:val="00E1501C"/>
    <w:rsid w:val="00E20105"/>
    <w:rsid w:val="00E20358"/>
    <w:rsid w:val="00E2152F"/>
    <w:rsid w:val="00E21D90"/>
    <w:rsid w:val="00E2527C"/>
    <w:rsid w:val="00E25D85"/>
    <w:rsid w:val="00E26EFE"/>
    <w:rsid w:val="00E2784C"/>
    <w:rsid w:val="00E325BF"/>
    <w:rsid w:val="00E349FE"/>
    <w:rsid w:val="00E34B91"/>
    <w:rsid w:val="00E35C27"/>
    <w:rsid w:val="00E361F1"/>
    <w:rsid w:val="00E36C3C"/>
    <w:rsid w:val="00E43EB3"/>
    <w:rsid w:val="00E46D07"/>
    <w:rsid w:val="00E5009C"/>
    <w:rsid w:val="00E50A6C"/>
    <w:rsid w:val="00E52145"/>
    <w:rsid w:val="00E53EFD"/>
    <w:rsid w:val="00E56CC2"/>
    <w:rsid w:val="00E56F34"/>
    <w:rsid w:val="00E60354"/>
    <w:rsid w:val="00E60364"/>
    <w:rsid w:val="00E60397"/>
    <w:rsid w:val="00E618AE"/>
    <w:rsid w:val="00E64126"/>
    <w:rsid w:val="00E65375"/>
    <w:rsid w:val="00E655BD"/>
    <w:rsid w:val="00E65786"/>
    <w:rsid w:val="00E65E1A"/>
    <w:rsid w:val="00E6690C"/>
    <w:rsid w:val="00E70A95"/>
    <w:rsid w:val="00E72980"/>
    <w:rsid w:val="00E72A94"/>
    <w:rsid w:val="00E736B7"/>
    <w:rsid w:val="00E740B5"/>
    <w:rsid w:val="00E7490C"/>
    <w:rsid w:val="00E770D0"/>
    <w:rsid w:val="00E773EB"/>
    <w:rsid w:val="00E779C2"/>
    <w:rsid w:val="00E83451"/>
    <w:rsid w:val="00E8498D"/>
    <w:rsid w:val="00E85129"/>
    <w:rsid w:val="00E86856"/>
    <w:rsid w:val="00E87161"/>
    <w:rsid w:val="00E87B6F"/>
    <w:rsid w:val="00E90BC5"/>
    <w:rsid w:val="00E90FCC"/>
    <w:rsid w:val="00E92493"/>
    <w:rsid w:val="00E9541E"/>
    <w:rsid w:val="00EA097A"/>
    <w:rsid w:val="00EA0BD7"/>
    <w:rsid w:val="00EA3BF1"/>
    <w:rsid w:val="00EA40B2"/>
    <w:rsid w:val="00EA69BD"/>
    <w:rsid w:val="00EA6C5B"/>
    <w:rsid w:val="00EA7A4B"/>
    <w:rsid w:val="00EB1FAF"/>
    <w:rsid w:val="00EB319F"/>
    <w:rsid w:val="00EB4898"/>
    <w:rsid w:val="00EB53F2"/>
    <w:rsid w:val="00EB549C"/>
    <w:rsid w:val="00EB5606"/>
    <w:rsid w:val="00EB5A34"/>
    <w:rsid w:val="00EC04AB"/>
    <w:rsid w:val="00EC089D"/>
    <w:rsid w:val="00EC1D6F"/>
    <w:rsid w:val="00EC20AB"/>
    <w:rsid w:val="00EC22F4"/>
    <w:rsid w:val="00EC483E"/>
    <w:rsid w:val="00EC6CF3"/>
    <w:rsid w:val="00ED033C"/>
    <w:rsid w:val="00ED2B07"/>
    <w:rsid w:val="00ED30AE"/>
    <w:rsid w:val="00ED3503"/>
    <w:rsid w:val="00ED3AC8"/>
    <w:rsid w:val="00ED54A2"/>
    <w:rsid w:val="00ED6C20"/>
    <w:rsid w:val="00ED6DDF"/>
    <w:rsid w:val="00ED7CCA"/>
    <w:rsid w:val="00EE2423"/>
    <w:rsid w:val="00EE2D06"/>
    <w:rsid w:val="00EE396F"/>
    <w:rsid w:val="00EE49D9"/>
    <w:rsid w:val="00EE5F92"/>
    <w:rsid w:val="00EE7A93"/>
    <w:rsid w:val="00EE7E84"/>
    <w:rsid w:val="00EF04D0"/>
    <w:rsid w:val="00EF2095"/>
    <w:rsid w:val="00EF4DD6"/>
    <w:rsid w:val="00EF52F2"/>
    <w:rsid w:val="00EF551B"/>
    <w:rsid w:val="00EF7869"/>
    <w:rsid w:val="00F006E5"/>
    <w:rsid w:val="00F01474"/>
    <w:rsid w:val="00F0204A"/>
    <w:rsid w:val="00F02A7D"/>
    <w:rsid w:val="00F0597A"/>
    <w:rsid w:val="00F059C6"/>
    <w:rsid w:val="00F10BCD"/>
    <w:rsid w:val="00F11394"/>
    <w:rsid w:val="00F128BA"/>
    <w:rsid w:val="00F12E4E"/>
    <w:rsid w:val="00F142CC"/>
    <w:rsid w:val="00F15BED"/>
    <w:rsid w:val="00F1606D"/>
    <w:rsid w:val="00F16400"/>
    <w:rsid w:val="00F16467"/>
    <w:rsid w:val="00F17E5F"/>
    <w:rsid w:val="00F20E31"/>
    <w:rsid w:val="00F211E8"/>
    <w:rsid w:val="00F22226"/>
    <w:rsid w:val="00F2242B"/>
    <w:rsid w:val="00F22E68"/>
    <w:rsid w:val="00F236FD"/>
    <w:rsid w:val="00F24C56"/>
    <w:rsid w:val="00F261D2"/>
    <w:rsid w:val="00F267D1"/>
    <w:rsid w:val="00F3127B"/>
    <w:rsid w:val="00F3135E"/>
    <w:rsid w:val="00F3339B"/>
    <w:rsid w:val="00F343EF"/>
    <w:rsid w:val="00F34824"/>
    <w:rsid w:val="00F41AE8"/>
    <w:rsid w:val="00F41DBB"/>
    <w:rsid w:val="00F42119"/>
    <w:rsid w:val="00F42E93"/>
    <w:rsid w:val="00F43A05"/>
    <w:rsid w:val="00F47468"/>
    <w:rsid w:val="00F50F3D"/>
    <w:rsid w:val="00F511F5"/>
    <w:rsid w:val="00F52A32"/>
    <w:rsid w:val="00F5367C"/>
    <w:rsid w:val="00F53B6F"/>
    <w:rsid w:val="00F55EE6"/>
    <w:rsid w:val="00F56112"/>
    <w:rsid w:val="00F565A8"/>
    <w:rsid w:val="00F567A2"/>
    <w:rsid w:val="00F56CDE"/>
    <w:rsid w:val="00F570B5"/>
    <w:rsid w:val="00F6174F"/>
    <w:rsid w:val="00F6216E"/>
    <w:rsid w:val="00F62F45"/>
    <w:rsid w:val="00F63340"/>
    <w:rsid w:val="00F63AF6"/>
    <w:rsid w:val="00F63DE3"/>
    <w:rsid w:val="00F650C4"/>
    <w:rsid w:val="00F65EAA"/>
    <w:rsid w:val="00F6657F"/>
    <w:rsid w:val="00F6760A"/>
    <w:rsid w:val="00F67932"/>
    <w:rsid w:val="00F70416"/>
    <w:rsid w:val="00F7079D"/>
    <w:rsid w:val="00F7110D"/>
    <w:rsid w:val="00F73301"/>
    <w:rsid w:val="00F74C99"/>
    <w:rsid w:val="00F74D58"/>
    <w:rsid w:val="00F80F83"/>
    <w:rsid w:val="00F82C00"/>
    <w:rsid w:val="00F838A1"/>
    <w:rsid w:val="00F84301"/>
    <w:rsid w:val="00F85A6D"/>
    <w:rsid w:val="00F86075"/>
    <w:rsid w:val="00F861C4"/>
    <w:rsid w:val="00F869F1"/>
    <w:rsid w:val="00F90CAF"/>
    <w:rsid w:val="00F91756"/>
    <w:rsid w:val="00F93309"/>
    <w:rsid w:val="00F94095"/>
    <w:rsid w:val="00F9432C"/>
    <w:rsid w:val="00FA31E5"/>
    <w:rsid w:val="00FA3D92"/>
    <w:rsid w:val="00FA3E4F"/>
    <w:rsid w:val="00FA3F58"/>
    <w:rsid w:val="00FA3F74"/>
    <w:rsid w:val="00FA4D82"/>
    <w:rsid w:val="00FA665F"/>
    <w:rsid w:val="00FA6B25"/>
    <w:rsid w:val="00FA6E88"/>
    <w:rsid w:val="00FA71D8"/>
    <w:rsid w:val="00FA7287"/>
    <w:rsid w:val="00FA7325"/>
    <w:rsid w:val="00FA74BB"/>
    <w:rsid w:val="00FA7E82"/>
    <w:rsid w:val="00FA7F19"/>
    <w:rsid w:val="00FA7FD5"/>
    <w:rsid w:val="00FB0385"/>
    <w:rsid w:val="00FB2B2E"/>
    <w:rsid w:val="00FB3000"/>
    <w:rsid w:val="00FB45DF"/>
    <w:rsid w:val="00FB52F2"/>
    <w:rsid w:val="00FC033A"/>
    <w:rsid w:val="00FC06D5"/>
    <w:rsid w:val="00FC159D"/>
    <w:rsid w:val="00FC36AF"/>
    <w:rsid w:val="00FC3910"/>
    <w:rsid w:val="00FC5DE7"/>
    <w:rsid w:val="00FC759E"/>
    <w:rsid w:val="00FD3464"/>
    <w:rsid w:val="00FD4BD6"/>
    <w:rsid w:val="00FD6528"/>
    <w:rsid w:val="00FD7386"/>
    <w:rsid w:val="00FD76FC"/>
    <w:rsid w:val="00FE08C9"/>
    <w:rsid w:val="00FE1BF9"/>
    <w:rsid w:val="00FE39DB"/>
    <w:rsid w:val="00FE538F"/>
    <w:rsid w:val="00FE5BF9"/>
    <w:rsid w:val="00FF0C96"/>
    <w:rsid w:val="00FF5DB8"/>
    <w:rsid w:val="00FF61AD"/>
    <w:rsid w:val="00FF68BF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6815E"/>
  <w15:docId w15:val="{A2070471-4708-45E8-9D7A-A49E9D52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sz w:val="22"/>
      <w:szCs w:val="22"/>
      <w:lang w:val="v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146A9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A97"/>
  </w:style>
  <w:style w:type="paragraph" w:styleId="Footer">
    <w:name w:val="footer"/>
    <w:basedOn w:val="Normal"/>
    <w:link w:val="FooterChar"/>
    <w:uiPriority w:val="99"/>
    <w:unhideWhenUsed/>
    <w:rsid w:val="00146A9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A97"/>
  </w:style>
  <w:style w:type="paragraph" w:styleId="ListParagraph">
    <w:name w:val="List Paragraph"/>
    <w:basedOn w:val="Normal"/>
    <w:uiPriority w:val="34"/>
    <w:qFormat/>
    <w:rsid w:val="00CC7BD7"/>
    <w:pPr>
      <w:ind w:left="720"/>
      <w:contextualSpacing/>
    </w:pPr>
  </w:style>
  <w:style w:type="character" w:customStyle="1" w:styleId="A11">
    <w:name w:val="A11"/>
    <w:uiPriority w:val="99"/>
    <w:rsid w:val="008D45FF"/>
    <w:rPr>
      <w:rFonts w:cs="Futura LT"/>
      <w:color w:val="211D1E"/>
      <w:sz w:val="21"/>
      <w:szCs w:val="21"/>
    </w:rPr>
  </w:style>
  <w:style w:type="table" w:styleId="TableGrid">
    <w:name w:val="Table Grid"/>
    <w:basedOn w:val="TableNormal"/>
    <w:uiPriority w:val="39"/>
    <w:rsid w:val="00FE3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82C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2C7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82C73"/>
    <w:rPr>
      <w:lang w:val="v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C7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82C73"/>
    <w:rPr>
      <w:b/>
      <w:bCs/>
      <w:lang w:val="vi"/>
    </w:rPr>
  </w:style>
  <w:style w:type="paragraph" w:customStyle="1" w:styleId="comp">
    <w:name w:val="comp"/>
    <w:basedOn w:val="Normal"/>
    <w:rsid w:val="00CE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E2C2C"/>
    <w:rPr>
      <w:color w:val="0000FF"/>
      <w:u w:val="single"/>
    </w:rPr>
  </w:style>
  <w:style w:type="paragraph" w:customStyle="1" w:styleId="gntarbp">
    <w:name w:val="gnt_ar_b_p"/>
    <w:basedOn w:val="Normal"/>
    <w:rsid w:val="00F57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01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xample">
    <w:name w:val="example"/>
    <w:basedOn w:val="Normal"/>
    <w:rsid w:val="00B0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xample1">
    <w:name w:val="example1"/>
    <w:basedOn w:val="DefaultParagraphFont"/>
    <w:rsid w:val="00B037C8"/>
  </w:style>
  <w:style w:type="character" w:styleId="Emphasis">
    <w:name w:val="Emphasis"/>
    <w:uiPriority w:val="20"/>
    <w:qFormat/>
    <w:rsid w:val="00CC2830"/>
    <w:rPr>
      <w:i/>
      <w:iCs/>
    </w:rPr>
  </w:style>
  <w:style w:type="character" w:styleId="Strong">
    <w:name w:val="Strong"/>
    <w:uiPriority w:val="22"/>
    <w:qFormat/>
    <w:rsid w:val="00CC2830"/>
    <w:rPr>
      <w:b/>
      <w:bCs/>
    </w:rPr>
  </w:style>
  <w:style w:type="character" w:styleId="UnresolvedMention">
    <w:name w:val="Unresolved Mention"/>
    <w:uiPriority w:val="99"/>
    <w:semiHidden/>
    <w:unhideWhenUsed/>
    <w:rsid w:val="00D109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3670">
          <w:marLeft w:val="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22013">
              <w:marLeft w:val="0"/>
              <w:marRight w:val="0"/>
              <w:marTop w:val="2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TP%20DOCUMENT\Compile%20Test\(Key)%20Unit%201%20Test-%20ISW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584D3-B712-45D2-AED3-35DF25BF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(Key) Unit 1 Test- ISW6</Template>
  <TotalTime>130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Vuong Que Mai</cp:lastModifiedBy>
  <cp:revision>32</cp:revision>
  <cp:lastPrinted>2021-09-28T10:54:00Z</cp:lastPrinted>
  <dcterms:created xsi:type="dcterms:W3CDTF">2022-05-11T08:43:00Z</dcterms:created>
  <dcterms:modified xsi:type="dcterms:W3CDTF">2022-06-21T08:10:00Z</dcterms:modified>
</cp:coreProperties>
</file>